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id w:val="5251779"/>
        <w:docPartObj>
          <w:docPartGallery w:val="Cover Pages"/>
          <w:docPartUnique/>
        </w:docPartObj>
      </w:sdtPr>
      <w:sdtEndPr>
        <w:rPr>
          <w:rFonts w:eastAsiaTheme="majorEastAsia" w:cstheme="majorBidi"/>
          <w:caps/>
          <w:szCs w:val="18"/>
        </w:rPr>
      </w:sdtEndPr>
      <w:sdtContent>
        <w:p w:rsidR="00446302" w:rsidRDefault="00446302"/>
        <w:p w:rsidR="00446302" w:rsidRDefault="00446302"/>
        <w:p w:rsidR="00446302" w:rsidRDefault="00B730AC">
          <w:pPr>
            <w:jc w:val="center"/>
            <w:rPr>
              <w:rFonts w:eastAsiaTheme="majorEastAsia" w:cstheme="majorBidi"/>
              <w:b/>
              <w:bCs/>
              <w:szCs w:val="18"/>
              <w:u w:val="single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8240" behindDoc="0" locked="0" layoutInCell="1" allowOverlap="1">
                    <wp:simplePos x="0" y="0"/>
                    <wp:positionH relativeFrom="column">
                      <wp:posOffset>329565</wp:posOffset>
                    </wp:positionH>
                    <wp:positionV relativeFrom="paragraph">
                      <wp:posOffset>1985645</wp:posOffset>
                    </wp:positionV>
                    <wp:extent cx="5162550" cy="1696720"/>
                    <wp:effectExtent l="5715" t="13970" r="13335" b="13335"/>
                    <wp:wrapNone/>
                    <wp:docPr id="530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162550" cy="169672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683A7F" w:rsidRDefault="00683A7F" w:rsidP="00A43AF3">
                                <w:pPr>
                                  <w:jc w:val="center"/>
                                  <w:rPr>
                                    <w:sz w:val="56"/>
                                    <w:szCs w:val="56"/>
                                  </w:rPr>
                                </w:pPr>
                              </w:p>
                              <w:p w:rsidR="00683A7F" w:rsidRPr="005579F3" w:rsidRDefault="005579F3" w:rsidP="00A43AF3">
                                <w:pPr>
                                  <w:jc w:val="center"/>
                                  <w:rPr>
                                    <w:b/>
                                    <w:sz w:val="48"/>
                                    <w:szCs w:val="48"/>
                                    <w:u w:val="single"/>
                                  </w:rPr>
                                </w:pPr>
                                <w:r w:rsidRPr="005579F3">
                                  <w:rPr>
                                    <w:b/>
                                    <w:sz w:val="48"/>
                                    <w:szCs w:val="48"/>
                                    <w:u w:val="single"/>
                                  </w:rPr>
                                  <w:t>RESUMEN EJECUTIVO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" o:spid="_x0000_s1026" type="#_x0000_t202" style="position:absolute;left:0;text-align:left;margin-left:25.95pt;margin-top:156.35pt;width:406.5pt;height:133.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" strokecolor="white [3212]">
                    <v:textbox>
                      <w:txbxContent>
                        <w:p w:rsidR="00683A7F" w:rsidRDefault="00683A7F" w:rsidP="00A43AF3">
                          <w:pPr>
                            <w:jc w:val="center"/>
                            <w:rPr>
                              <w:sz w:val="56"/>
                              <w:szCs w:val="56"/>
                            </w:rPr>
                          </w:pPr>
                        </w:p>
                        <w:p w:rsidR="00683A7F" w:rsidRPr="005579F3" w:rsidRDefault="005579F3" w:rsidP="00A43AF3">
                          <w:pPr>
                            <w:jc w:val="center"/>
                            <w:rPr>
                              <w:b/>
                              <w:sz w:val="48"/>
                              <w:szCs w:val="48"/>
                              <w:u w:val="single"/>
                            </w:rPr>
                          </w:pPr>
                          <w:r w:rsidRPr="005579F3">
                            <w:rPr>
                              <w:b/>
                              <w:sz w:val="48"/>
                              <w:szCs w:val="48"/>
                              <w:u w:val="single"/>
                            </w:rPr>
                            <w:t>RESUMEN EJECUTIVO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sdt>
            <w:sdtPr>
              <w:rPr>
                <w:rStyle w:val="NormalFormularioCar"/>
              </w:rPr>
              <w:id w:val="17363933"/>
              <w:placeholder>
                <w:docPart w:val="718AF0EBD33F4ED3A96C32E766CE8EC2"/>
              </w:placeholder>
              <w:showingPlcHdr/>
            </w:sdtPr>
            <w:sdtEndPr>
              <w:rPr>
                <w:rStyle w:val="Fuentedeprrafopredeter"/>
              </w:rPr>
            </w:sdtEndPr>
            <w:sdtContent>
              <w:r w:rsidR="00683A7F" w:rsidRPr="00FC5117">
                <w:rPr>
                  <w:rStyle w:val="Textodelmarcadordeposicin"/>
                  <w:b/>
                  <w:i/>
                  <w:sz w:val="52"/>
                  <w:szCs w:val="52"/>
                  <w:u w:val="single"/>
                </w:rPr>
                <w:t>Insertar nombre comercial y/o logo</w:t>
              </w:r>
              <w:r w:rsidR="00683A7F" w:rsidRPr="00FC5117">
                <w:rPr>
                  <w:rStyle w:val="Textodelmarcadordeposicin"/>
                  <w:b/>
                  <w:i/>
                  <w:u w:val="single"/>
                </w:rPr>
                <w:t>.</w:t>
              </w:r>
              <w:r w:rsidR="00683A7F">
                <w:rPr>
                  <w:rStyle w:val="Textodelmarcadordeposicin"/>
                </w:rPr>
                <w:t xml:space="preserve">                                             </w:t>
              </w:r>
            </w:sdtContent>
          </w:sdt>
          <w:r w:rsidR="00683A7F">
            <w:rPr>
              <w:rFonts w:eastAsiaTheme="majorEastAsia" w:cstheme="majorBidi"/>
              <w:caps/>
              <w:szCs w:val="18"/>
            </w:rPr>
            <w:t xml:space="preserve"> </w:t>
          </w:r>
          <w:r w:rsidR="00446302">
            <w:rPr>
              <w:rFonts w:eastAsiaTheme="majorEastAsia" w:cstheme="majorBidi"/>
              <w:caps/>
              <w:szCs w:val="18"/>
            </w:rPr>
            <w:br w:type="page"/>
          </w:r>
        </w:p>
      </w:sdtContent>
    </w:sdt>
    <w:p w:rsidR="00446302" w:rsidRDefault="00446302">
      <w:pPr>
        <w:pStyle w:val="TDC1"/>
        <w:tabs>
          <w:tab w:val="right" w:pos="8494"/>
        </w:tabs>
        <w:rPr>
          <w:rFonts w:ascii="Verdana" w:hAnsi="Verdana"/>
          <w:sz w:val="18"/>
          <w:szCs w:val="18"/>
        </w:rPr>
        <w:sectPr w:rsidR="00446302" w:rsidSect="001B4FC7">
          <w:headerReference w:type="default" r:id="rId9"/>
          <w:pgSz w:w="11906" w:h="16838"/>
          <w:pgMar w:top="1985" w:right="1701" w:bottom="1134" w:left="1701" w:header="708" w:footer="708" w:gutter="0"/>
          <w:pgNumType w:start="1"/>
          <w:cols w:space="708"/>
          <w:titlePg/>
          <w:docGrid w:linePitch="360"/>
        </w:sectPr>
      </w:pPr>
    </w:p>
    <w:p w:rsidR="00394A2A" w:rsidRDefault="00861517">
      <w:pPr>
        <w:pStyle w:val="TDC1"/>
        <w:tabs>
          <w:tab w:val="right" w:pos="8494"/>
        </w:tabs>
        <w:rPr>
          <w:b w:val="0"/>
          <w:bCs w:val="0"/>
          <w:caps w:val="0"/>
          <w:noProof/>
          <w:u w:val="none"/>
        </w:rPr>
      </w:pPr>
      <w:r w:rsidRPr="00FF2080">
        <w:rPr>
          <w:rFonts w:ascii="Verdana" w:hAnsi="Verdana"/>
          <w:sz w:val="18"/>
          <w:szCs w:val="18"/>
        </w:rPr>
        <w:lastRenderedPageBreak/>
        <w:fldChar w:fldCharType="begin"/>
      </w:r>
      <w:r w:rsidR="002820A9" w:rsidRPr="00FF2080">
        <w:rPr>
          <w:rFonts w:ascii="Verdana" w:hAnsi="Verdana"/>
          <w:sz w:val="18"/>
          <w:szCs w:val="18"/>
        </w:rPr>
        <w:instrText xml:space="preserve"> TOC \o "1-3" \h \z \u </w:instrText>
      </w:r>
      <w:r w:rsidRPr="00FF2080">
        <w:rPr>
          <w:rFonts w:ascii="Verdana" w:hAnsi="Verdana"/>
          <w:sz w:val="18"/>
          <w:szCs w:val="18"/>
        </w:rPr>
        <w:fldChar w:fldCharType="separate"/>
      </w:r>
      <w:hyperlink w:anchor="_Toc441479687" w:history="1">
        <w:r w:rsidR="00394A2A" w:rsidRPr="00B40235">
          <w:rPr>
            <w:rStyle w:val="Hipervnculo"/>
            <w:noProof/>
          </w:rPr>
          <w:t>1. DATOS BÁSICOS</w:t>
        </w:r>
        <w:r w:rsidR="00394A2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_Toc441479687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394A2A" w:rsidRDefault="00375442">
      <w:pPr>
        <w:pStyle w:val="TDC2"/>
        <w:tabs>
          <w:tab w:val="right" w:pos="8494"/>
        </w:tabs>
        <w:rPr>
          <w:b w:val="0"/>
          <w:bCs w:val="0"/>
          <w:smallCaps w:val="0"/>
          <w:noProof/>
        </w:rPr>
      </w:pPr>
      <w:hyperlink w:anchor="_Toc441479688" w:history="1">
        <w:r w:rsidR="00394A2A" w:rsidRPr="00B40235">
          <w:rPr>
            <w:rStyle w:val="Hipervnculo"/>
            <w:noProof/>
          </w:rPr>
          <w:t>¿Quién?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_Toc441479688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2</w:t>
        </w:r>
        <w:r w:rsidR="00861517">
          <w:rPr>
            <w:noProof/>
            <w:webHidden/>
          </w:rPr>
          <w:fldChar w:fldCharType="end"/>
        </w:r>
      </w:hyperlink>
    </w:p>
    <w:p w:rsidR="00394A2A" w:rsidRDefault="00375442">
      <w:pPr>
        <w:pStyle w:val="TDC2"/>
        <w:tabs>
          <w:tab w:val="right" w:pos="8494"/>
        </w:tabs>
        <w:rPr>
          <w:b w:val="0"/>
          <w:bCs w:val="0"/>
          <w:smallCaps w:val="0"/>
          <w:noProof/>
        </w:rPr>
      </w:pPr>
      <w:hyperlink w:anchor="_Toc441479689" w:history="1">
        <w:r w:rsidR="00394A2A" w:rsidRPr="00B40235">
          <w:rPr>
            <w:rStyle w:val="Hipervnculo"/>
            <w:noProof/>
          </w:rPr>
          <w:t>¿Cuál es su estructura Legal?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_Toc441479689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2</w:t>
        </w:r>
        <w:r w:rsidR="00861517">
          <w:rPr>
            <w:noProof/>
            <w:webHidden/>
          </w:rPr>
          <w:fldChar w:fldCharType="end"/>
        </w:r>
      </w:hyperlink>
    </w:p>
    <w:p w:rsidR="00394A2A" w:rsidRDefault="00375442">
      <w:pPr>
        <w:pStyle w:val="TDC2"/>
        <w:tabs>
          <w:tab w:val="right" w:pos="8494"/>
        </w:tabs>
        <w:rPr>
          <w:b w:val="0"/>
          <w:bCs w:val="0"/>
          <w:smallCaps w:val="0"/>
          <w:noProof/>
        </w:rPr>
      </w:pPr>
      <w:hyperlink w:anchor="_Toc441479690" w:history="1">
        <w:r w:rsidR="00394A2A" w:rsidRPr="00B40235">
          <w:rPr>
            <w:rStyle w:val="Hipervnculo"/>
            <w:noProof/>
          </w:rPr>
          <w:t>¿Qué?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_Toc441479690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2</w:t>
        </w:r>
        <w:r w:rsidR="00861517">
          <w:rPr>
            <w:noProof/>
            <w:webHidden/>
          </w:rPr>
          <w:fldChar w:fldCharType="end"/>
        </w:r>
      </w:hyperlink>
    </w:p>
    <w:p w:rsidR="00394A2A" w:rsidRDefault="00375442">
      <w:pPr>
        <w:pStyle w:val="TDC2"/>
        <w:tabs>
          <w:tab w:val="right" w:pos="8494"/>
        </w:tabs>
        <w:rPr>
          <w:b w:val="0"/>
          <w:bCs w:val="0"/>
          <w:smallCaps w:val="0"/>
          <w:noProof/>
        </w:rPr>
      </w:pPr>
      <w:hyperlink w:anchor="_Toc441479691" w:history="1">
        <w:r w:rsidR="00394A2A" w:rsidRPr="00B40235">
          <w:rPr>
            <w:rStyle w:val="Hipervnculo"/>
            <w:noProof/>
          </w:rPr>
          <w:t>¿Cuándo?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_Toc441479691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2</w:t>
        </w:r>
        <w:r w:rsidR="00861517">
          <w:rPr>
            <w:noProof/>
            <w:webHidden/>
          </w:rPr>
          <w:fldChar w:fldCharType="end"/>
        </w:r>
      </w:hyperlink>
    </w:p>
    <w:p w:rsidR="00394A2A" w:rsidRDefault="00375442">
      <w:pPr>
        <w:pStyle w:val="TDC2"/>
        <w:tabs>
          <w:tab w:val="right" w:pos="8494"/>
        </w:tabs>
        <w:rPr>
          <w:b w:val="0"/>
          <w:bCs w:val="0"/>
          <w:smallCaps w:val="0"/>
          <w:noProof/>
        </w:rPr>
      </w:pPr>
      <w:hyperlink w:anchor="_Toc441479692" w:history="1">
        <w:r w:rsidR="00394A2A" w:rsidRPr="00B40235">
          <w:rPr>
            <w:rStyle w:val="Hipervnculo"/>
            <w:noProof/>
          </w:rPr>
          <w:t>¿Dónde?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_Toc441479692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2</w:t>
        </w:r>
        <w:r w:rsidR="00861517">
          <w:rPr>
            <w:noProof/>
            <w:webHidden/>
          </w:rPr>
          <w:fldChar w:fldCharType="end"/>
        </w:r>
      </w:hyperlink>
    </w:p>
    <w:p w:rsidR="00394A2A" w:rsidRDefault="00375442">
      <w:pPr>
        <w:pStyle w:val="TDC2"/>
        <w:tabs>
          <w:tab w:val="right" w:pos="8494"/>
        </w:tabs>
        <w:rPr>
          <w:b w:val="0"/>
          <w:bCs w:val="0"/>
          <w:smallCaps w:val="0"/>
          <w:noProof/>
        </w:rPr>
      </w:pPr>
      <w:hyperlink w:anchor="_Toc441479693" w:history="1">
        <w:r w:rsidR="00394A2A" w:rsidRPr="00B40235">
          <w:rPr>
            <w:rStyle w:val="Hipervnculo"/>
            <w:noProof/>
          </w:rPr>
          <w:t>¿Por qué?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_Toc441479693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2</w:t>
        </w:r>
        <w:r w:rsidR="00861517">
          <w:rPr>
            <w:noProof/>
            <w:webHidden/>
          </w:rPr>
          <w:fldChar w:fldCharType="end"/>
        </w:r>
      </w:hyperlink>
    </w:p>
    <w:p w:rsidR="00394A2A" w:rsidRDefault="00375442">
      <w:pPr>
        <w:pStyle w:val="TDC2"/>
        <w:tabs>
          <w:tab w:val="right" w:pos="8494"/>
        </w:tabs>
        <w:rPr>
          <w:b w:val="0"/>
          <w:bCs w:val="0"/>
          <w:smallCaps w:val="0"/>
          <w:noProof/>
        </w:rPr>
      </w:pPr>
      <w:hyperlink w:anchor="_Toc441479694" w:history="1">
        <w:r w:rsidR="00394A2A" w:rsidRPr="00B40235">
          <w:rPr>
            <w:rStyle w:val="Hipervnculo"/>
            <w:noProof/>
          </w:rPr>
          <w:t>¿Cuánto?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_Toc441479694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2</w:t>
        </w:r>
        <w:r w:rsidR="00861517">
          <w:rPr>
            <w:noProof/>
            <w:webHidden/>
          </w:rPr>
          <w:fldChar w:fldCharType="end"/>
        </w:r>
      </w:hyperlink>
    </w:p>
    <w:p w:rsidR="00394A2A" w:rsidRDefault="00375442">
      <w:pPr>
        <w:pStyle w:val="TDC1"/>
        <w:tabs>
          <w:tab w:val="right" w:pos="8494"/>
        </w:tabs>
        <w:rPr>
          <w:b w:val="0"/>
          <w:bCs w:val="0"/>
          <w:caps w:val="0"/>
          <w:noProof/>
          <w:u w:val="none"/>
        </w:rPr>
      </w:pPr>
      <w:hyperlink w:anchor="_Toc441479695" w:history="1">
        <w:r w:rsidR="00394A2A" w:rsidRPr="00B40235">
          <w:rPr>
            <w:rStyle w:val="Hipervnculo"/>
            <w:noProof/>
          </w:rPr>
          <w:t>2. ANTECEDENTES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_Toc441479695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2</w:t>
        </w:r>
        <w:r w:rsidR="00861517">
          <w:rPr>
            <w:noProof/>
            <w:webHidden/>
          </w:rPr>
          <w:fldChar w:fldCharType="end"/>
        </w:r>
      </w:hyperlink>
    </w:p>
    <w:p w:rsidR="00394A2A" w:rsidRDefault="00375442">
      <w:pPr>
        <w:pStyle w:val="TDC2"/>
        <w:tabs>
          <w:tab w:val="right" w:pos="8494"/>
        </w:tabs>
        <w:rPr>
          <w:b w:val="0"/>
          <w:bCs w:val="0"/>
          <w:smallCaps w:val="0"/>
          <w:noProof/>
        </w:rPr>
      </w:pPr>
      <w:hyperlink w:anchor="_Toc441479696" w:history="1">
        <w:r w:rsidR="00394A2A" w:rsidRPr="00B40235">
          <w:rPr>
            <w:rStyle w:val="Hipervnculo"/>
            <w:noProof/>
          </w:rPr>
          <w:t>Equipo Promotor y socios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_Toc441479696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2</w:t>
        </w:r>
        <w:r w:rsidR="00861517">
          <w:rPr>
            <w:noProof/>
            <w:webHidden/>
          </w:rPr>
          <w:fldChar w:fldCharType="end"/>
        </w:r>
      </w:hyperlink>
    </w:p>
    <w:p w:rsidR="00394A2A" w:rsidRDefault="00375442">
      <w:pPr>
        <w:pStyle w:val="TDC2"/>
        <w:tabs>
          <w:tab w:val="right" w:pos="8494"/>
        </w:tabs>
        <w:rPr>
          <w:b w:val="0"/>
          <w:bCs w:val="0"/>
          <w:smallCaps w:val="0"/>
          <w:noProof/>
        </w:rPr>
      </w:pPr>
      <w:hyperlink w:anchor="_Toc441479697" w:history="1">
        <w:r w:rsidR="00394A2A" w:rsidRPr="00B40235">
          <w:rPr>
            <w:rStyle w:val="Hipervnculo"/>
            <w:noProof/>
          </w:rPr>
          <w:t>Empresa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_Toc441479697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3</w:t>
        </w:r>
        <w:r w:rsidR="00861517">
          <w:rPr>
            <w:noProof/>
            <w:webHidden/>
          </w:rPr>
          <w:fldChar w:fldCharType="end"/>
        </w:r>
      </w:hyperlink>
    </w:p>
    <w:p w:rsidR="00394A2A" w:rsidRDefault="00375442">
      <w:pPr>
        <w:pStyle w:val="TDC1"/>
        <w:tabs>
          <w:tab w:val="right" w:pos="8494"/>
        </w:tabs>
        <w:rPr>
          <w:b w:val="0"/>
          <w:bCs w:val="0"/>
          <w:caps w:val="0"/>
          <w:noProof/>
          <w:u w:val="none"/>
        </w:rPr>
      </w:pPr>
      <w:hyperlink w:anchor="_Toc441479698" w:history="1">
        <w:r w:rsidR="00394A2A" w:rsidRPr="00B40235">
          <w:rPr>
            <w:rStyle w:val="Hipervnculo"/>
            <w:noProof/>
          </w:rPr>
          <w:t>3. TIPO DE NEGOCIO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_Toc441479698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3</w:t>
        </w:r>
        <w:r w:rsidR="00861517">
          <w:rPr>
            <w:noProof/>
            <w:webHidden/>
          </w:rPr>
          <w:fldChar w:fldCharType="end"/>
        </w:r>
      </w:hyperlink>
    </w:p>
    <w:p w:rsidR="00394A2A" w:rsidRDefault="00375442">
      <w:pPr>
        <w:pStyle w:val="TDC2"/>
        <w:tabs>
          <w:tab w:val="right" w:pos="8494"/>
        </w:tabs>
        <w:rPr>
          <w:b w:val="0"/>
          <w:bCs w:val="0"/>
          <w:smallCaps w:val="0"/>
          <w:noProof/>
        </w:rPr>
      </w:pPr>
      <w:hyperlink w:anchor="_Toc441479699" w:history="1">
        <w:r w:rsidR="00394A2A" w:rsidRPr="00B40235">
          <w:rPr>
            <w:rStyle w:val="Hipervnculo"/>
            <w:noProof/>
          </w:rPr>
          <w:t>¿Cuál es el producto/servicio?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_Toc441479699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3</w:t>
        </w:r>
        <w:r w:rsidR="00861517">
          <w:rPr>
            <w:noProof/>
            <w:webHidden/>
          </w:rPr>
          <w:fldChar w:fldCharType="end"/>
        </w:r>
      </w:hyperlink>
    </w:p>
    <w:p w:rsidR="00394A2A" w:rsidRDefault="00375442">
      <w:pPr>
        <w:pStyle w:val="TDC2"/>
        <w:tabs>
          <w:tab w:val="right" w:pos="8494"/>
        </w:tabs>
        <w:rPr>
          <w:b w:val="0"/>
          <w:bCs w:val="0"/>
          <w:smallCaps w:val="0"/>
          <w:noProof/>
        </w:rPr>
      </w:pPr>
      <w:hyperlink w:anchor="_Toc441479700" w:history="1">
        <w:r w:rsidR="00394A2A" w:rsidRPr="00B40235">
          <w:rPr>
            <w:rStyle w:val="Hipervnculo"/>
            <w:noProof/>
          </w:rPr>
          <w:t>¿A qué tipo de mercado se dirige?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_Toc441479700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4</w:t>
        </w:r>
        <w:r w:rsidR="00861517">
          <w:rPr>
            <w:noProof/>
            <w:webHidden/>
          </w:rPr>
          <w:fldChar w:fldCharType="end"/>
        </w:r>
      </w:hyperlink>
    </w:p>
    <w:p w:rsidR="00394A2A" w:rsidRDefault="00375442">
      <w:pPr>
        <w:pStyle w:val="TDC2"/>
        <w:tabs>
          <w:tab w:val="right" w:pos="8494"/>
        </w:tabs>
        <w:rPr>
          <w:b w:val="0"/>
          <w:bCs w:val="0"/>
          <w:smallCaps w:val="0"/>
          <w:noProof/>
        </w:rPr>
      </w:pPr>
      <w:hyperlink w:anchor="_Toc441479701" w:history="1">
        <w:r w:rsidR="00394A2A" w:rsidRPr="00B40235">
          <w:rPr>
            <w:rStyle w:val="Hipervnculo"/>
            <w:noProof/>
          </w:rPr>
          <w:t>¿Cuál es el modelo de negocio?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_Toc441479701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4</w:t>
        </w:r>
        <w:r w:rsidR="00861517">
          <w:rPr>
            <w:noProof/>
            <w:webHidden/>
          </w:rPr>
          <w:fldChar w:fldCharType="end"/>
        </w:r>
      </w:hyperlink>
    </w:p>
    <w:p w:rsidR="00394A2A" w:rsidRDefault="00375442">
      <w:pPr>
        <w:pStyle w:val="TDC2"/>
        <w:tabs>
          <w:tab w:val="right" w:pos="8494"/>
        </w:tabs>
        <w:rPr>
          <w:b w:val="0"/>
          <w:bCs w:val="0"/>
          <w:smallCaps w:val="0"/>
          <w:noProof/>
        </w:rPr>
      </w:pPr>
      <w:hyperlink w:anchor="_Toc441479702" w:history="1">
        <w:r w:rsidR="00394A2A" w:rsidRPr="00B40235">
          <w:rPr>
            <w:rStyle w:val="Hipervnculo"/>
            <w:noProof/>
          </w:rPr>
          <w:t>¿Cuál es el sector/mercado?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_Toc441479702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4</w:t>
        </w:r>
        <w:r w:rsidR="00861517">
          <w:rPr>
            <w:noProof/>
            <w:webHidden/>
          </w:rPr>
          <w:fldChar w:fldCharType="end"/>
        </w:r>
      </w:hyperlink>
    </w:p>
    <w:p w:rsidR="00394A2A" w:rsidRDefault="00375442">
      <w:pPr>
        <w:pStyle w:val="TDC2"/>
        <w:tabs>
          <w:tab w:val="right" w:pos="8494"/>
        </w:tabs>
        <w:rPr>
          <w:b w:val="0"/>
          <w:bCs w:val="0"/>
          <w:smallCaps w:val="0"/>
          <w:noProof/>
        </w:rPr>
      </w:pPr>
      <w:hyperlink w:anchor="_Toc441479703" w:history="1">
        <w:r w:rsidR="00394A2A" w:rsidRPr="00B40235">
          <w:rPr>
            <w:rStyle w:val="Hipervnculo"/>
            <w:noProof/>
          </w:rPr>
          <w:t>¿Cuáles son los principales competidores?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_Toc441479703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4</w:t>
        </w:r>
        <w:r w:rsidR="00861517">
          <w:rPr>
            <w:noProof/>
            <w:webHidden/>
          </w:rPr>
          <w:fldChar w:fldCharType="end"/>
        </w:r>
      </w:hyperlink>
    </w:p>
    <w:p w:rsidR="00394A2A" w:rsidRDefault="00375442">
      <w:pPr>
        <w:pStyle w:val="TDC2"/>
        <w:tabs>
          <w:tab w:val="right" w:pos="8494"/>
        </w:tabs>
        <w:rPr>
          <w:b w:val="0"/>
          <w:bCs w:val="0"/>
          <w:smallCaps w:val="0"/>
          <w:noProof/>
        </w:rPr>
      </w:pPr>
      <w:hyperlink w:anchor="_Toc441479704" w:history="1">
        <w:r w:rsidR="00394A2A" w:rsidRPr="00B40235">
          <w:rPr>
            <w:rStyle w:val="Hipervnculo"/>
            <w:noProof/>
          </w:rPr>
          <w:t>¿Cuáles son los canales de distribución?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_Toc441479704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4</w:t>
        </w:r>
        <w:r w:rsidR="00861517">
          <w:rPr>
            <w:noProof/>
            <w:webHidden/>
          </w:rPr>
          <w:fldChar w:fldCharType="end"/>
        </w:r>
      </w:hyperlink>
    </w:p>
    <w:p w:rsidR="00394A2A" w:rsidRDefault="00375442">
      <w:pPr>
        <w:pStyle w:val="TDC2"/>
        <w:tabs>
          <w:tab w:val="right" w:pos="8494"/>
        </w:tabs>
        <w:rPr>
          <w:b w:val="0"/>
          <w:bCs w:val="0"/>
          <w:smallCaps w:val="0"/>
          <w:noProof/>
        </w:rPr>
      </w:pPr>
      <w:hyperlink w:anchor="_Toc441479705" w:history="1">
        <w:r w:rsidR="00394A2A" w:rsidRPr="00B40235">
          <w:rPr>
            <w:rStyle w:val="Hipervnculo"/>
            <w:noProof/>
          </w:rPr>
          <w:t>¿Cuál es el plan de promoción?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_Toc441479705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4</w:t>
        </w:r>
        <w:r w:rsidR="00861517">
          <w:rPr>
            <w:noProof/>
            <w:webHidden/>
          </w:rPr>
          <w:fldChar w:fldCharType="end"/>
        </w:r>
      </w:hyperlink>
    </w:p>
    <w:p w:rsidR="00394A2A" w:rsidRDefault="00375442">
      <w:pPr>
        <w:pStyle w:val="TDC2"/>
        <w:tabs>
          <w:tab w:val="right" w:pos="8494"/>
        </w:tabs>
        <w:rPr>
          <w:b w:val="0"/>
          <w:bCs w:val="0"/>
          <w:smallCaps w:val="0"/>
          <w:noProof/>
        </w:rPr>
      </w:pPr>
      <w:hyperlink w:anchor="_Toc441479706" w:history="1">
        <w:r w:rsidR="00394A2A" w:rsidRPr="00B40235">
          <w:rPr>
            <w:rStyle w:val="Hipervnculo"/>
            <w:noProof/>
          </w:rPr>
          <w:t>¿Cuál es la proyección internacional?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_Toc441479706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5</w:t>
        </w:r>
        <w:r w:rsidR="00861517">
          <w:rPr>
            <w:noProof/>
            <w:webHidden/>
          </w:rPr>
          <w:fldChar w:fldCharType="end"/>
        </w:r>
      </w:hyperlink>
    </w:p>
    <w:p w:rsidR="00394A2A" w:rsidRDefault="00375442">
      <w:pPr>
        <w:pStyle w:val="TDC2"/>
        <w:tabs>
          <w:tab w:val="right" w:pos="8494"/>
        </w:tabs>
        <w:rPr>
          <w:b w:val="0"/>
          <w:bCs w:val="0"/>
          <w:smallCaps w:val="0"/>
          <w:noProof/>
        </w:rPr>
      </w:pPr>
      <w:hyperlink w:anchor="_Toc441479707" w:history="1">
        <w:r w:rsidR="00394A2A" w:rsidRPr="00B40235">
          <w:rPr>
            <w:rStyle w:val="Hipervnculo"/>
            <w:noProof/>
          </w:rPr>
          <w:t>¿Cuál es la estrategia I+D+i?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_Toc441479707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5</w:t>
        </w:r>
        <w:r w:rsidR="00861517">
          <w:rPr>
            <w:noProof/>
            <w:webHidden/>
          </w:rPr>
          <w:fldChar w:fldCharType="end"/>
        </w:r>
      </w:hyperlink>
    </w:p>
    <w:p w:rsidR="00394A2A" w:rsidRDefault="00375442">
      <w:pPr>
        <w:pStyle w:val="TDC1"/>
        <w:tabs>
          <w:tab w:val="right" w:pos="8494"/>
        </w:tabs>
        <w:rPr>
          <w:b w:val="0"/>
          <w:bCs w:val="0"/>
          <w:caps w:val="0"/>
          <w:noProof/>
          <w:u w:val="none"/>
        </w:rPr>
      </w:pPr>
      <w:hyperlink w:anchor="_Toc441479708" w:history="1">
        <w:r w:rsidR="00394A2A" w:rsidRPr="00B40235">
          <w:rPr>
            <w:rStyle w:val="Hipervnculo"/>
            <w:noProof/>
          </w:rPr>
          <w:t>4. RECURSOS HUMANOS Y MATERIALES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_Toc441479708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5</w:t>
        </w:r>
        <w:r w:rsidR="00861517">
          <w:rPr>
            <w:noProof/>
            <w:webHidden/>
          </w:rPr>
          <w:fldChar w:fldCharType="end"/>
        </w:r>
      </w:hyperlink>
    </w:p>
    <w:p w:rsidR="00394A2A" w:rsidRDefault="00375442">
      <w:pPr>
        <w:pStyle w:val="TDC2"/>
        <w:tabs>
          <w:tab w:val="right" w:pos="8494"/>
        </w:tabs>
        <w:rPr>
          <w:b w:val="0"/>
          <w:bCs w:val="0"/>
          <w:smallCaps w:val="0"/>
          <w:noProof/>
        </w:rPr>
      </w:pPr>
      <w:hyperlink w:anchor="_Toc441479709" w:history="1">
        <w:r w:rsidR="00394A2A" w:rsidRPr="00B40235">
          <w:rPr>
            <w:rStyle w:val="Hipervnculo"/>
            <w:noProof/>
          </w:rPr>
          <w:t>¿Qué infraestructura necesita y cuál dispone?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_Toc441479709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5</w:t>
        </w:r>
        <w:r w:rsidR="00861517">
          <w:rPr>
            <w:noProof/>
            <w:webHidden/>
          </w:rPr>
          <w:fldChar w:fldCharType="end"/>
        </w:r>
      </w:hyperlink>
    </w:p>
    <w:p w:rsidR="00394A2A" w:rsidRDefault="00375442">
      <w:pPr>
        <w:pStyle w:val="TDC2"/>
        <w:tabs>
          <w:tab w:val="right" w:pos="8494"/>
        </w:tabs>
        <w:rPr>
          <w:b w:val="0"/>
          <w:bCs w:val="0"/>
          <w:smallCaps w:val="0"/>
          <w:noProof/>
        </w:rPr>
      </w:pPr>
      <w:hyperlink w:anchor="_Toc441479710" w:history="1">
        <w:r w:rsidR="00394A2A" w:rsidRPr="00B40235">
          <w:rPr>
            <w:rStyle w:val="Hipervnculo"/>
            <w:noProof/>
          </w:rPr>
          <w:t>¿Qué volumen de empleo requiere?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_Toc441479710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5</w:t>
        </w:r>
        <w:r w:rsidR="00861517">
          <w:rPr>
            <w:noProof/>
            <w:webHidden/>
          </w:rPr>
          <w:fldChar w:fldCharType="end"/>
        </w:r>
      </w:hyperlink>
    </w:p>
    <w:p w:rsidR="00394A2A" w:rsidRDefault="00375442">
      <w:pPr>
        <w:pStyle w:val="TDC2"/>
        <w:tabs>
          <w:tab w:val="right" w:pos="8494"/>
        </w:tabs>
        <w:rPr>
          <w:b w:val="0"/>
          <w:bCs w:val="0"/>
          <w:smallCaps w:val="0"/>
          <w:noProof/>
        </w:rPr>
      </w:pPr>
      <w:hyperlink w:anchor="_Toc441479711" w:history="1">
        <w:r w:rsidR="00394A2A" w:rsidRPr="00B40235">
          <w:rPr>
            <w:rStyle w:val="Hipervnculo"/>
            <w:noProof/>
          </w:rPr>
          <w:t>¿Cuál es la estructura organizativa?</w:t>
        </w:r>
        <w:r w:rsidR="00394A2A">
          <w:rPr>
            <w:noProof/>
            <w:webHidden/>
          </w:rPr>
          <w:tab/>
        </w:r>
        <w:r w:rsidR="00861517">
          <w:rPr>
            <w:noProof/>
            <w:webHidden/>
          </w:rPr>
          <w:fldChar w:fldCharType="begin"/>
        </w:r>
        <w:r w:rsidR="00394A2A">
          <w:rPr>
            <w:noProof/>
            <w:webHidden/>
          </w:rPr>
          <w:instrText xml:space="preserve"> PAGEREF _Toc441479711 \h </w:instrText>
        </w:r>
        <w:r w:rsidR="00861517">
          <w:rPr>
            <w:noProof/>
            <w:webHidden/>
          </w:rPr>
        </w:r>
        <w:r w:rsidR="00861517">
          <w:rPr>
            <w:noProof/>
            <w:webHidden/>
          </w:rPr>
          <w:fldChar w:fldCharType="separate"/>
        </w:r>
        <w:r w:rsidR="00394A2A">
          <w:rPr>
            <w:noProof/>
            <w:webHidden/>
          </w:rPr>
          <w:t>5</w:t>
        </w:r>
        <w:r w:rsidR="00861517">
          <w:rPr>
            <w:noProof/>
            <w:webHidden/>
          </w:rPr>
          <w:fldChar w:fldCharType="end"/>
        </w:r>
      </w:hyperlink>
    </w:p>
    <w:p w:rsidR="002820A9" w:rsidRPr="00FF2080" w:rsidRDefault="00861517" w:rsidP="00330CE1">
      <w:pPr>
        <w:pStyle w:val="Ttulo1"/>
        <w:rPr>
          <w:sz w:val="18"/>
          <w:szCs w:val="18"/>
        </w:rPr>
        <w:sectPr w:rsidR="002820A9" w:rsidRPr="00FF2080" w:rsidSect="00446302">
          <w:headerReference w:type="first" r:id="rId10"/>
          <w:footerReference w:type="first" r:id="rId11"/>
          <w:type w:val="continuous"/>
          <w:pgSz w:w="11906" w:h="16838"/>
          <w:pgMar w:top="1985" w:right="1701" w:bottom="1134" w:left="1701" w:header="708" w:footer="708" w:gutter="0"/>
          <w:pgNumType w:start="1"/>
          <w:cols w:space="708"/>
          <w:titlePg/>
          <w:docGrid w:linePitch="360"/>
        </w:sectPr>
      </w:pPr>
      <w:r w:rsidRPr="00FF2080">
        <w:rPr>
          <w:sz w:val="18"/>
          <w:szCs w:val="18"/>
        </w:rPr>
        <w:fldChar w:fldCharType="end"/>
      </w:r>
    </w:p>
    <w:p w:rsidR="00BD392B" w:rsidRPr="00AD3114" w:rsidRDefault="00BD392B" w:rsidP="00330CE1">
      <w:pPr>
        <w:pStyle w:val="Ttulo1"/>
      </w:pPr>
      <w:bookmarkStart w:id="0" w:name="_Toc441479687"/>
      <w:r w:rsidRPr="00AD3114">
        <w:lastRenderedPageBreak/>
        <w:t xml:space="preserve">1. </w:t>
      </w:r>
      <w:r w:rsidR="00394A2A">
        <w:t>DATOS BÁSICOS</w:t>
      </w:r>
      <w:bookmarkEnd w:id="0"/>
    </w:p>
    <w:p w:rsidR="00BD392B" w:rsidRDefault="004D167A" w:rsidP="00330CE1">
      <w:pPr>
        <w:pStyle w:val="Ttulo2"/>
      </w:pPr>
      <w:bookmarkStart w:id="1" w:name="_Toc441479688"/>
      <w:r>
        <w:t>¿Quién?</w:t>
      </w:r>
      <w:bookmarkEnd w:id="1"/>
    </w:p>
    <w:sdt>
      <w:sdtPr>
        <w:rPr>
          <w:rStyle w:val="NormalFormularioCar"/>
        </w:rPr>
        <w:id w:val="19190064"/>
        <w:placeholder>
          <w:docPart w:val="AE80046A14474EF1B1792AE57ED8FCB5"/>
        </w:placeholder>
      </w:sdtPr>
      <w:sdtEndPr>
        <w:rPr>
          <w:rStyle w:val="Fuentedeprrafopredeter"/>
        </w:rPr>
      </w:sdtEndPr>
      <w:sdtContent>
        <w:bookmarkStart w:id="2" w:name="_GoBack" w:displacedByCustomXml="prev"/>
        <w:p w:rsidR="004D167A" w:rsidRPr="00162F10" w:rsidRDefault="005A4D33" w:rsidP="00330CE1">
          <w:pPr>
            <w:rPr>
              <w:i/>
              <w:color w:val="808080"/>
            </w:rPr>
          </w:pPr>
          <w:r>
            <w:rPr>
              <w:rStyle w:val="Textodelmarcadordeposicin"/>
              <w:i/>
            </w:rPr>
            <w:t>¿Quién es el propietario</w:t>
          </w:r>
          <w:r w:rsidR="004D167A" w:rsidRPr="00880E5D">
            <w:rPr>
              <w:rStyle w:val="Textodelmarcadordeposicin"/>
              <w:i/>
            </w:rPr>
            <w:t xml:space="preserve"> del </w:t>
          </w:r>
          <w:r w:rsidR="0059320A">
            <w:rPr>
              <w:rStyle w:val="Textodelmarcadordeposicin"/>
              <w:i/>
            </w:rPr>
            <w:t>negocio? (empresario</w:t>
          </w:r>
          <w:r w:rsidR="004D167A" w:rsidRPr="00880E5D">
            <w:rPr>
              <w:rStyle w:val="Textodelmarcadordeposicin"/>
              <w:i/>
            </w:rPr>
            <w:t xml:space="preserve"> único,</w:t>
          </w:r>
          <w:r w:rsidR="0059320A">
            <w:rPr>
              <w:rStyle w:val="Textodelmarcadordeposicin"/>
              <w:i/>
            </w:rPr>
            <w:t xml:space="preserve"> varios</w:t>
          </w:r>
          <w:r w:rsidR="004D167A" w:rsidRPr="00880E5D">
            <w:rPr>
              <w:rStyle w:val="Textodelmarcadordeposicin"/>
              <w:i/>
            </w:rPr>
            <w:t xml:space="preserve"> socios, etc…)</w:t>
          </w:r>
        </w:p>
        <w:bookmarkEnd w:id="2" w:displacedByCustomXml="next"/>
      </w:sdtContent>
    </w:sdt>
    <w:bookmarkStart w:id="3" w:name="_Toc441479689"/>
    <w:p w:rsidR="002158B2" w:rsidRPr="00162F10" w:rsidRDefault="00375442" w:rsidP="00330CE1">
      <w:pPr>
        <w:pStyle w:val="Ttulo2"/>
        <w:rPr>
          <w:b w:val="0"/>
        </w:rPr>
      </w:pPr>
      <w:sdt>
        <w:sdtPr>
          <w:rPr>
            <w:rStyle w:val="NormalFormularioCar"/>
            <w:b w:val="0"/>
            <w:color w:val="808080" w:themeColor="background1" w:themeShade="80"/>
          </w:rPr>
          <w:id w:val="6836219"/>
          <w:placeholder>
            <w:docPart w:val="1BEF268EF6FF48B482B95E2C3A1C02F1"/>
          </w:placeholder>
          <w:dropDownList>
            <w:listItem w:displayText="¿Cuál es su estructura Legal?" w:value="¿Cuál es su estructura Legal?"/>
            <w:listItem w:displayText="Sociedad de Responsabilidad Limitada" w:value="Sociedad de Responsabilidad Limitada"/>
            <w:listItem w:displayText="Empresario individual (Autónomo)" w:value="Empresario individual (Autónomo)"/>
            <w:listItem w:displayText="Emprendedor de Responsabilidad Limitada" w:value="Emprendedor de Responsabilidad Limitada"/>
            <w:listItem w:displayText="Comunidad de Bienes" w:value="Comunidad de Bienes"/>
            <w:listItem w:displayText="Sociedad Civil" w:value="Sociedad Civil"/>
            <w:listItem w:displayText="Sociedad Colectiva" w:value="Sociedad Colectiva"/>
            <w:listItem w:displayText="Sociedad Comanditaria Simple" w:value="Sociedad Comanditaria Simple"/>
            <w:listItem w:displayText="Sociedad Limitada de Formación Sucesiva" w:value="Sociedad Limitada de Formación Sucesiva"/>
            <w:listItem w:displayText="Sociedad Limitada Nueva Empresa" w:value="Sociedad Limitada Nueva Empresa"/>
            <w:listItem w:displayText="Sociedad Anónima" w:value="Sociedad Anónima"/>
            <w:listItem w:displayText="Sociedad Comanditaria por acciones" w:value="Sociedad Comanditaria por acciones"/>
            <w:listItem w:displayText="Sociedad de Responsabilidad Limitada Laboral" w:value="Sociedad de Responsabilidad Limitada Laboral"/>
            <w:listItem w:displayText="Sociedad Anónima Laboral" w:value="Sociedad Anónima Laboral"/>
            <w:listItem w:displayText="Sociedad Cooperativa" w:value="Sociedad Cooperativa"/>
            <w:listItem w:displayText="Sociedad Cooperativa de Trabajo Asociado" w:value="Sociedad Cooperativa de Trabajo Asociado"/>
            <w:listItem w:displayText="Sociedades Profesionales" w:value="Sociedades Profesionales"/>
            <w:listItem w:displayText="Sociedad de Garantía Recíproca" w:value="Sociedad de Garantía Recíproca"/>
            <w:listItem w:displayText="Entidades de Capital Riesgo" w:value="Entidades de Capital Riesgo"/>
            <w:listItem w:displayText="Agrupaciones de Interés Económico" w:value="Agrupaciones de Interés Económico"/>
          </w:dropDownList>
        </w:sdtPr>
        <w:sdtEndPr>
          <w:rPr>
            <w:rStyle w:val="Fuentedeprrafopredeter"/>
            <w:sz w:val="20"/>
          </w:rPr>
        </w:sdtEndPr>
        <w:sdtContent>
          <w:r w:rsidR="00162F10" w:rsidRPr="00683A7F">
            <w:rPr>
              <w:rStyle w:val="NormalFormularioCar"/>
              <w:b w:val="0"/>
              <w:color w:val="808080" w:themeColor="background1" w:themeShade="80"/>
            </w:rPr>
            <w:t>¿Cuál es su estructura Legal?</w:t>
          </w:r>
        </w:sdtContent>
      </w:sdt>
      <w:bookmarkEnd w:id="3"/>
    </w:p>
    <w:p w:rsidR="004D167A" w:rsidRPr="004D167A" w:rsidRDefault="004D167A" w:rsidP="00330CE1">
      <w:pPr>
        <w:pStyle w:val="Ttulo2"/>
      </w:pPr>
      <w:bookmarkStart w:id="4" w:name="_Toc441479690"/>
      <w:r w:rsidRPr="004D167A">
        <w:t>¿Qué?</w:t>
      </w:r>
      <w:bookmarkEnd w:id="4"/>
    </w:p>
    <w:sdt>
      <w:sdtPr>
        <w:rPr>
          <w:rStyle w:val="Textodelmarcadordeposicin"/>
          <w:i/>
        </w:rPr>
        <w:id w:val="19190122"/>
        <w:placeholder>
          <w:docPart w:val="B6EA5B619FF84A70AF711FDC94D45172"/>
        </w:placeholder>
      </w:sdtPr>
      <w:sdtEndPr>
        <w:rPr>
          <w:rStyle w:val="Textodelmarcadordeposicin"/>
        </w:rPr>
      </w:sdtEndPr>
      <w:sdtContent>
        <w:p w:rsidR="004D167A" w:rsidRPr="00880E5D" w:rsidRDefault="004D167A" w:rsidP="00330CE1">
          <w:pPr>
            <w:rPr>
              <w:rStyle w:val="Textodelmarcadordeposicin"/>
              <w:i/>
            </w:rPr>
          </w:pPr>
          <w:r w:rsidRPr="00880E5D">
            <w:rPr>
              <w:rStyle w:val="Textodelmarcadordeposicin"/>
              <w:i/>
            </w:rPr>
            <w:t>¿En qué consiste su negocio?</w:t>
          </w:r>
        </w:p>
        <w:p w:rsidR="004D167A" w:rsidRPr="00880E5D" w:rsidRDefault="004D167A" w:rsidP="00330CE1">
          <w:pPr>
            <w:rPr>
              <w:rStyle w:val="Textodelmarcadordeposicin"/>
              <w:i/>
            </w:rPr>
          </w:pPr>
          <w:r w:rsidRPr="00880E5D">
            <w:rPr>
              <w:rStyle w:val="Textodelmarcadordeposicin"/>
              <w:i/>
            </w:rPr>
            <w:t xml:space="preserve">¿Qué productos y/o servicios vende/ofrece? </w:t>
          </w:r>
        </w:p>
      </w:sdtContent>
    </w:sdt>
    <w:p w:rsidR="004D167A" w:rsidRPr="004D167A" w:rsidRDefault="004D167A" w:rsidP="00330CE1">
      <w:pPr>
        <w:pStyle w:val="Ttulo2"/>
      </w:pPr>
      <w:bookmarkStart w:id="5" w:name="_Toc441479691"/>
      <w:r w:rsidRPr="004D167A">
        <w:t>¿Cu</w:t>
      </w:r>
      <w:r>
        <w:t>á</w:t>
      </w:r>
      <w:r w:rsidRPr="004D167A">
        <w:t>ndo?</w:t>
      </w:r>
      <w:bookmarkEnd w:id="5"/>
    </w:p>
    <w:sdt>
      <w:sdtPr>
        <w:rPr>
          <w:rStyle w:val="Textodelmarcadordeposicin"/>
          <w:i/>
        </w:rPr>
        <w:id w:val="19190123"/>
        <w:placeholder>
          <w:docPart w:val="58FC4031E9C64994B78EF1687B95C5D7"/>
        </w:placeholder>
      </w:sdtPr>
      <w:sdtEndPr>
        <w:rPr>
          <w:rStyle w:val="Textodelmarcadordeposicin"/>
        </w:rPr>
      </w:sdtEndPr>
      <w:sdtContent>
        <w:p w:rsidR="004D167A" w:rsidRPr="00880E5D" w:rsidRDefault="004D167A" w:rsidP="00330CE1">
          <w:pPr>
            <w:rPr>
              <w:rStyle w:val="Textodelmarcadordeposicin"/>
              <w:i/>
            </w:rPr>
          </w:pPr>
          <w:r w:rsidRPr="00880E5D">
            <w:rPr>
              <w:rStyle w:val="Textodelmarcadordeposicin"/>
              <w:i/>
            </w:rPr>
            <w:t>¿Es un negocio existente, o un negocio a comenzar?</w:t>
          </w:r>
        </w:p>
        <w:p w:rsidR="004D167A" w:rsidRPr="00880E5D" w:rsidRDefault="004D167A" w:rsidP="00330CE1">
          <w:pPr>
            <w:rPr>
              <w:rStyle w:val="Textodelmarcadordeposicin"/>
              <w:i/>
            </w:rPr>
          </w:pPr>
          <w:r w:rsidRPr="00880E5D">
            <w:rPr>
              <w:rStyle w:val="Textodelmarcadordeposicin"/>
              <w:i/>
            </w:rPr>
            <w:t>¿Cuándo inicio su actividad, o cuando está prevista su apertura?</w:t>
          </w:r>
        </w:p>
      </w:sdtContent>
    </w:sdt>
    <w:p w:rsidR="004D167A" w:rsidRDefault="003C68E5" w:rsidP="00330CE1">
      <w:pPr>
        <w:pStyle w:val="Ttulo2"/>
      </w:pPr>
      <w:bookmarkStart w:id="6" w:name="_Toc441479692"/>
      <w:r>
        <w:t>¿Dónde</w:t>
      </w:r>
      <w:r w:rsidR="004D167A">
        <w:t>?</w:t>
      </w:r>
      <w:bookmarkEnd w:id="6"/>
    </w:p>
    <w:sdt>
      <w:sdtPr>
        <w:rPr>
          <w:rStyle w:val="Textodelmarcadordeposicin"/>
          <w:i/>
        </w:rPr>
        <w:id w:val="19190124"/>
        <w:placeholder>
          <w:docPart w:val="EDC5D416BF344EC1BB6B92504D6C2322"/>
        </w:placeholder>
      </w:sdtPr>
      <w:sdtEndPr>
        <w:rPr>
          <w:rStyle w:val="Textodelmarcadordeposicin"/>
        </w:rPr>
      </w:sdtEndPr>
      <w:sdtContent>
        <w:p w:rsidR="004D167A" w:rsidRPr="00880E5D" w:rsidRDefault="00E14E1C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 xml:space="preserve">¿Dónde está/estará </w:t>
          </w:r>
          <w:r w:rsidR="004D167A" w:rsidRPr="00880E5D">
            <w:rPr>
              <w:rStyle w:val="Textodelmarcadordeposicin"/>
              <w:i/>
            </w:rPr>
            <w:t>localizado su negocio?</w:t>
          </w:r>
        </w:p>
        <w:p w:rsidR="004D167A" w:rsidRPr="00880E5D" w:rsidRDefault="002550C0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 xml:space="preserve">¿Es una localización provisional (Vivero de empresas, espacios compartidos, etc…) o definitiva (en propiedad, arrendamiento, etc…? </w:t>
          </w:r>
        </w:p>
      </w:sdtContent>
    </w:sdt>
    <w:p w:rsidR="004D167A" w:rsidRDefault="004D167A" w:rsidP="00330CE1">
      <w:pPr>
        <w:pStyle w:val="Ttulo2"/>
      </w:pPr>
      <w:bookmarkStart w:id="7" w:name="_Toc441479693"/>
      <w:r>
        <w:t>¿Por qué?</w:t>
      </w:r>
      <w:bookmarkEnd w:id="7"/>
    </w:p>
    <w:sdt>
      <w:sdtPr>
        <w:rPr>
          <w:rStyle w:val="Textodelmarcadordeposicin"/>
          <w:i/>
        </w:rPr>
        <w:id w:val="19190125"/>
        <w:placeholder>
          <w:docPart w:val="A52707B613394AA19E28ABAAADB00132"/>
        </w:placeholder>
      </w:sdtPr>
      <w:sdtEndPr>
        <w:rPr>
          <w:rStyle w:val="Textodelmarcadordeposicin"/>
        </w:rPr>
      </w:sdtEndPr>
      <w:sdtContent>
        <w:p w:rsidR="004D167A" w:rsidRPr="00880E5D" w:rsidRDefault="0059320A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 xml:space="preserve">¿Qué </w:t>
          </w:r>
          <w:r w:rsidR="004D167A" w:rsidRPr="00880E5D">
            <w:rPr>
              <w:rStyle w:val="Textodelmarcadordeposicin"/>
              <w:i/>
            </w:rPr>
            <w:t>necesidades satisface su negocio?</w:t>
          </w:r>
        </w:p>
        <w:p w:rsidR="004D167A" w:rsidRPr="00880E5D" w:rsidRDefault="004D167A" w:rsidP="00330CE1">
          <w:pPr>
            <w:rPr>
              <w:rStyle w:val="Textodelmarcadordeposicin"/>
              <w:i/>
            </w:rPr>
          </w:pPr>
          <w:r w:rsidRPr="00880E5D">
            <w:rPr>
              <w:rStyle w:val="Textodelmarcadordeposicin"/>
              <w:i/>
            </w:rPr>
            <w:t xml:space="preserve">¿Por qué </w:t>
          </w:r>
          <w:r w:rsidR="0059320A">
            <w:rPr>
              <w:rStyle w:val="Textodelmarcadordeposicin"/>
              <w:i/>
            </w:rPr>
            <w:t>cubren mejor esas</w:t>
          </w:r>
          <w:r w:rsidRPr="00880E5D">
            <w:rPr>
              <w:rStyle w:val="Textodelmarcadordeposicin"/>
              <w:i/>
            </w:rPr>
            <w:t xml:space="preserve"> necesidad</w:t>
          </w:r>
          <w:r w:rsidR="0059320A">
            <w:rPr>
              <w:rStyle w:val="Textodelmarcadordeposicin"/>
              <w:i/>
            </w:rPr>
            <w:t>es</w:t>
          </w:r>
          <w:r w:rsidRPr="00880E5D">
            <w:rPr>
              <w:rStyle w:val="Textodelmarcadordeposicin"/>
              <w:i/>
            </w:rPr>
            <w:t xml:space="preserve"> su productos/servicios?</w:t>
          </w:r>
        </w:p>
      </w:sdtContent>
    </w:sdt>
    <w:p w:rsidR="004D167A" w:rsidRDefault="004D167A" w:rsidP="00330CE1">
      <w:pPr>
        <w:pStyle w:val="Ttulo2"/>
      </w:pPr>
      <w:bookmarkStart w:id="8" w:name="_Toc441479694"/>
      <w:r>
        <w:t>¿Cuánto?</w:t>
      </w:r>
      <w:bookmarkEnd w:id="8"/>
    </w:p>
    <w:sdt>
      <w:sdtPr>
        <w:rPr>
          <w:rStyle w:val="Textodelmarcadordeposicin"/>
          <w:i/>
        </w:rPr>
        <w:id w:val="19190127"/>
        <w:placeholder>
          <w:docPart w:val="EE24AE01F49B46C6B3102EE6E6F3FF6C"/>
        </w:placeholder>
      </w:sdtPr>
      <w:sdtEndPr>
        <w:rPr>
          <w:rStyle w:val="Textodelmarcadordeposicin"/>
        </w:rPr>
      </w:sdtEndPr>
      <w:sdtContent>
        <w:p w:rsidR="00E02B1E" w:rsidRPr="00880E5D" w:rsidRDefault="004D167A" w:rsidP="00330CE1">
          <w:pPr>
            <w:rPr>
              <w:rStyle w:val="Textodelmarcadordeposicin"/>
              <w:i/>
            </w:rPr>
          </w:pPr>
          <w:r w:rsidRPr="00880E5D">
            <w:rPr>
              <w:rStyle w:val="Textodelmarcadordeposicin"/>
              <w:i/>
            </w:rPr>
            <w:t>¿</w:t>
          </w:r>
          <w:r w:rsidR="00E02B1E" w:rsidRPr="00880E5D">
            <w:rPr>
              <w:rStyle w:val="Textodelmarcadordeposicin"/>
              <w:i/>
            </w:rPr>
            <w:t>Cuánto dinero necesita?</w:t>
          </w:r>
        </w:p>
        <w:p w:rsidR="008C0AC6" w:rsidRPr="00880E5D" w:rsidRDefault="00E02B1E" w:rsidP="00330CE1">
          <w:pPr>
            <w:rPr>
              <w:rStyle w:val="Textodelmarcadordeposicin"/>
              <w:i/>
            </w:rPr>
          </w:pPr>
          <w:r w:rsidRPr="00880E5D">
            <w:rPr>
              <w:rStyle w:val="Textodelmarcadordeposicin"/>
              <w:i/>
            </w:rPr>
            <w:t>¿En que se usará el dinero?</w:t>
          </w:r>
        </w:p>
        <w:p w:rsidR="00E14E1C" w:rsidRDefault="008C0AC6" w:rsidP="00330CE1">
          <w:pPr>
            <w:rPr>
              <w:rStyle w:val="Textodelmarcadordeposicin"/>
              <w:i/>
            </w:rPr>
          </w:pPr>
          <w:r w:rsidRPr="00880E5D">
            <w:rPr>
              <w:rStyle w:val="Textodelmarcadordeposicin"/>
              <w:i/>
            </w:rPr>
            <w:t>¿Cuál será la/s fuente/s de financiación? (recursos propios, fam</w:t>
          </w:r>
          <w:r w:rsidR="0059320A">
            <w:rPr>
              <w:rStyle w:val="Textodelmarcadordeposicin"/>
              <w:i/>
            </w:rPr>
            <w:t>ilia/amigos, entidades financieras</w:t>
          </w:r>
          <w:r w:rsidRPr="00880E5D">
            <w:rPr>
              <w:rStyle w:val="Textodelmarcadordeposicin"/>
              <w:i/>
            </w:rPr>
            <w:t>, inversores externos, etc)</w:t>
          </w:r>
        </w:p>
        <w:p w:rsidR="004D167A" w:rsidRPr="00880E5D" w:rsidRDefault="00E14E1C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>¿La financiación requerida exige avales, garantías o fianzas?</w:t>
          </w:r>
        </w:p>
      </w:sdtContent>
    </w:sdt>
    <w:p w:rsidR="008C0AC6" w:rsidRDefault="008C0AC6" w:rsidP="00330CE1">
      <w:pPr>
        <w:pStyle w:val="Ttulo3"/>
        <w:numPr>
          <w:ilvl w:val="0"/>
          <w:numId w:val="0"/>
        </w:numPr>
      </w:pPr>
    </w:p>
    <w:p w:rsidR="008C0AC6" w:rsidRDefault="008C0AC6" w:rsidP="00330CE1">
      <w:pPr>
        <w:pStyle w:val="Ttulo1"/>
      </w:pPr>
      <w:bookmarkStart w:id="9" w:name="_Toc441479695"/>
      <w:r>
        <w:t>2</w:t>
      </w:r>
      <w:r w:rsidRPr="00AD3114">
        <w:t xml:space="preserve">. </w:t>
      </w:r>
      <w:r>
        <w:t>ANTECEDENTES</w:t>
      </w:r>
      <w:bookmarkEnd w:id="9"/>
    </w:p>
    <w:p w:rsidR="008C0AC6" w:rsidRPr="008C0AC6" w:rsidRDefault="008C0AC6" w:rsidP="00E14E1C">
      <w:pPr>
        <w:pStyle w:val="Ttulo2"/>
      </w:pPr>
      <w:bookmarkStart w:id="10" w:name="_Toc441479696"/>
      <w:r>
        <w:t>Equipo Promotor y socios</w:t>
      </w:r>
      <w:bookmarkEnd w:id="10"/>
    </w:p>
    <w:sdt>
      <w:sdtPr>
        <w:rPr>
          <w:rStyle w:val="NormalFormularioCar"/>
        </w:rPr>
        <w:id w:val="1272239"/>
        <w:placeholder>
          <w:docPart w:val="E36CE645CF1F4BF8AC85102F37BE04B6"/>
        </w:placeholder>
      </w:sdtPr>
      <w:sdtEndPr>
        <w:rPr>
          <w:rStyle w:val="Fuentedeprrafopredeter"/>
        </w:rPr>
      </w:sdtEndPr>
      <w:sdtContent>
        <w:p w:rsidR="008C0AC6" w:rsidRDefault="008C0AC6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>Identificación de aquellas personas que estarán directamente relacionadas con el proyecto ya sea como socios fundadores, socios capitalistas, trabajadores, etc.</w:t>
          </w:r>
        </w:p>
        <w:p w:rsidR="008C0AC6" w:rsidRPr="008C0AC6" w:rsidRDefault="008C0AC6" w:rsidP="00330CE1">
          <w:r>
            <w:rPr>
              <w:rStyle w:val="Textodelmarcadordeposicin"/>
              <w:i/>
            </w:rPr>
            <w:t>Describir la trayectoria profesional del grupo promotor y socios en el sector objetivo, incluida una lista de las habilidades y conocimientos más relevantes y necesarios para desarrollar el Plan.</w:t>
          </w:r>
          <w:r>
            <w:rPr>
              <w:rStyle w:val="Textodelmarcadordeposicin"/>
            </w:rPr>
            <w:t xml:space="preserve">                                             </w:t>
          </w:r>
        </w:p>
      </w:sdtContent>
    </w:sdt>
    <w:tbl>
      <w:tblPr>
        <w:tblStyle w:val="Tablaconcuadrcula"/>
        <w:tblW w:w="8765" w:type="dxa"/>
        <w:tblLook w:val="0660" w:firstRow="1" w:lastRow="1" w:firstColumn="0" w:lastColumn="0" w:noHBand="1" w:noVBand="1"/>
      </w:tblPr>
      <w:tblGrid>
        <w:gridCol w:w="3117"/>
        <w:gridCol w:w="1327"/>
        <w:gridCol w:w="2021"/>
        <w:gridCol w:w="2300"/>
      </w:tblGrid>
      <w:tr w:rsidR="00F412DD" w:rsidTr="00F412DD">
        <w:trPr>
          <w:trHeight w:val="432"/>
        </w:trPr>
        <w:tc>
          <w:tcPr>
            <w:tcW w:w="3117" w:type="dxa"/>
            <w:shd w:val="clear" w:color="auto" w:fill="D9D9D9" w:themeFill="background1" w:themeFillShade="D9"/>
            <w:vAlign w:val="center"/>
          </w:tcPr>
          <w:p w:rsidR="00F412DD" w:rsidRPr="00CD4494" w:rsidRDefault="00F412DD" w:rsidP="008A5E77">
            <w:pPr>
              <w:jc w:val="center"/>
              <w:rPr>
                <w:b/>
              </w:rPr>
            </w:pPr>
            <w:r>
              <w:rPr>
                <w:b/>
              </w:rPr>
              <w:t>Apellidos y nombre</w:t>
            </w:r>
          </w:p>
        </w:tc>
        <w:tc>
          <w:tcPr>
            <w:tcW w:w="1327" w:type="dxa"/>
            <w:shd w:val="clear" w:color="auto" w:fill="D9D9D9" w:themeFill="background1" w:themeFillShade="D9"/>
            <w:vAlign w:val="center"/>
          </w:tcPr>
          <w:p w:rsidR="00F412DD" w:rsidRPr="00CD4494" w:rsidRDefault="00F412DD" w:rsidP="008A5E77">
            <w:pPr>
              <w:jc w:val="center"/>
              <w:rPr>
                <w:b/>
              </w:rPr>
            </w:pPr>
            <w:r>
              <w:rPr>
                <w:b/>
              </w:rPr>
              <w:t>Teléfono</w:t>
            </w:r>
          </w:p>
        </w:tc>
        <w:tc>
          <w:tcPr>
            <w:tcW w:w="2021" w:type="dxa"/>
            <w:shd w:val="clear" w:color="auto" w:fill="D9D9D9" w:themeFill="background1" w:themeFillShade="D9"/>
            <w:vAlign w:val="center"/>
          </w:tcPr>
          <w:p w:rsidR="00F412DD" w:rsidRDefault="00F412DD" w:rsidP="008A5E77">
            <w:pPr>
              <w:jc w:val="center"/>
              <w:rPr>
                <w:b/>
              </w:rPr>
            </w:pPr>
            <w:r>
              <w:rPr>
                <w:b/>
              </w:rPr>
              <w:t>Correo electrónico</w:t>
            </w:r>
          </w:p>
        </w:tc>
        <w:tc>
          <w:tcPr>
            <w:tcW w:w="2300" w:type="dxa"/>
            <w:shd w:val="clear" w:color="auto" w:fill="D9D9D9" w:themeFill="background1" w:themeFillShade="D9"/>
            <w:vAlign w:val="center"/>
          </w:tcPr>
          <w:p w:rsidR="00F412DD" w:rsidRDefault="00F412DD" w:rsidP="008A5E77">
            <w:pPr>
              <w:tabs>
                <w:tab w:val="left" w:pos="2349"/>
              </w:tabs>
              <w:jc w:val="center"/>
              <w:rPr>
                <w:b/>
              </w:rPr>
            </w:pPr>
            <w:r>
              <w:rPr>
                <w:b/>
              </w:rPr>
              <w:t>Dirección  postal</w:t>
            </w:r>
          </w:p>
        </w:tc>
      </w:tr>
      <w:tr w:rsidR="00F412DD" w:rsidTr="00F412DD">
        <w:trPr>
          <w:trHeight w:val="432"/>
        </w:trPr>
        <w:tc>
          <w:tcPr>
            <w:tcW w:w="3117" w:type="dxa"/>
            <w:shd w:val="clear" w:color="auto" w:fill="F2F2F2" w:themeFill="background1" w:themeFillShade="F2"/>
            <w:vAlign w:val="center"/>
          </w:tcPr>
          <w:p w:rsidR="00F412DD" w:rsidRDefault="00375442" w:rsidP="008A5E77">
            <w:pPr>
              <w:jc w:val="center"/>
            </w:pPr>
            <w:sdt>
              <w:sdtPr>
                <w:rPr>
                  <w:rStyle w:val="NormalFormularioCar"/>
                </w:rPr>
                <w:id w:val="2646785"/>
                <w:placeholder>
                  <w:docPart w:val="48ABEE640A19424A9DFD53550AF3B9D8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F412DD">
                  <w:rPr>
                    <w:rStyle w:val="NormalFormularioCar"/>
                  </w:rPr>
                  <w:t>Apellidos y Nombre</w:t>
                </w:r>
              </w:sdtContent>
            </w:sdt>
          </w:p>
        </w:tc>
        <w:tc>
          <w:tcPr>
            <w:tcW w:w="1327" w:type="dxa"/>
            <w:shd w:val="clear" w:color="auto" w:fill="F2F2F2" w:themeFill="background1" w:themeFillShade="F2"/>
            <w:vAlign w:val="center"/>
          </w:tcPr>
          <w:p w:rsidR="00F412DD" w:rsidRDefault="00375442" w:rsidP="008A5E77">
            <w:pPr>
              <w:jc w:val="center"/>
            </w:pPr>
            <w:sdt>
              <w:sdtPr>
                <w:rPr>
                  <w:rStyle w:val="NormalFormularioCar"/>
                </w:rPr>
                <w:id w:val="2646786"/>
                <w:placeholder>
                  <w:docPart w:val="E3B15E64C4884FAC811DE5F1782E30B7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F412DD">
                  <w:rPr>
                    <w:rStyle w:val="NormalFormularioCar"/>
                  </w:rPr>
                  <w:t>Teléfono</w:t>
                </w:r>
              </w:sdtContent>
            </w:sdt>
          </w:p>
        </w:tc>
        <w:tc>
          <w:tcPr>
            <w:tcW w:w="2021" w:type="dxa"/>
            <w:shd w:val="clear" w:color="auto" w:fill="F2F2F2" w:themeFill="background1" w:themeFillShade="F2"/>
            <w:vAlign w:val="center"/>
          </w:tcPr>
          <w:p w:rsidR="00F412DD" w:rsidRDefault="00375442" w:rsidP="008A5E77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787"/>
                <w:placeholder>
                  <w:docPart w:val="B65246AD87F04DD4B791FFDE5FECAC8F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F412DD">
                  <w:rPr>
                    <w:rStyle w:val="NormalFormularioCar"/>
                  </w:rPr>
                  <w:t>e-mail</w:t>
                </w:r>
              </w:sdtContent>
            </w:sdt>
          </w:p>
        </w:tc>
        <w:tc>
          <w:tcPr>
            <w:tcW w:w="2300" w:type="dxa"/>
            <w:shd w:val="clear" w:color="auto" w:fill="F2F2F2" w:themeFill="background1" w:themeFillShade="F2"/>
            <w:vAlign w:val="center"/>
          </w:tcPr>
          <w:p w:rsidR="00F412DD" w:rsidRDefault="00375442" w:rsidP="008A5E77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851"/>
                <w:placeholder>
                  <w:docPart w:val="6375C1C9123847239370978FF8820113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F412DD">
                  <w:rPr>
                    <w:rStyle w:val="NormalFormularioCar"/>
                  </w:rPr>
                  <w:t>Calle, Población, Provincia, C.P</w:t>
                </w:r>
              </w:sdtContent>
            </w:sdt>
          </w:p>
        </w:tc>
      </w:tr>
      <w:tr w:rsidR="00F412DD" w:rsidTr="00F412DD">
        <w:trPr>
          <w:trHeight w:val="432"/>
        </w:trPr>
        <w:tc>
          <w:tcPr>
            <w:tcW w:w="3117" w:type="dxa"/>
            <w:shd w:val="clear" w:color="auto" w:fill="F2F2F2" w:themeFill="background1" w:themeFillShade="F2"/>
            <w:vAlign w:val="center"/>
          </w:tcPr>
          <w:p w:rsidR="00F412DD" w:rsidRDefault="00375442" w:rsidP="008A5E77">
            <w:pPr>
              <w:jc w:val="center"/>
            </w:pPr>
            <w:sdt>
              <w:sdtPr>
                <w:rPr>
                  <w:rStyle w:val="NormalFormularioCar"/>
                </w:rPr>
                <w:id w:val="2646921"/>
                <w:placeholder>
                  <w:docPart w:val="B38152ABF8834F01A0825EA360C494B8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F412DD">
                  <w:rPr>
                    <w:rStyle w:val="NormalFormularioCar"/>
                  </w:rPr>
                  <w:t>Apellidos y Nombre</w:t>
                </w:r>
              </w:sdtContent>
            </w:sdt>
          </w:p>
        </w:tc>
        <w:tc>
          <w:tcPr>
            <w:tcW w:w="1327" w:type="dxa"/>
            <w:shd w:val="clear" w:color="auto" w:fill="F2F2F2" w:themeFill="background1" w:themeFillShade="F2"/>
            <w:vAlign w:val="center"/>
          </w:tcPr>
          <w:p w:rsidR="00F412DD" w:rsidRDefault="00375442" w:rsidP="008A5E77">
            <w:pPr>
              <w:jc w:val="center"/>
            </w:pPr>
            <w:sdt>
              <w:sdtPr>
                <w:rPr>
                  <w:rStyle w:val="NormalFormularioCar"/>
                </w:rPr>
                <w:id w:val="2646922"/>
                <w:placeholder>
                  <w:docPart w:val="5F6920B1931E47EEA518D97E32380CF3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F412DD">
                  <w:rPr>
                    <w:rStyle w:val="NormalFormularioCar"/>
                  </w:rPr>
                  <w:t>Teléfono</w:t>
                </w:r>
              </w:sdtContent>
            </w:sdt>
          </w:p>
        </w:tc>
        <w:tc>
          <w:tcPr>
            <w:tcW w:w="2021" w:type="dxa"/>
            <w:shd w:val="clear" w:color="auto" w:fill="F2F2F2" w:themeFill="background1" w:themeFillShade="F2"/>
            <w:vAlign w:val="center"/>
          </w:tcPr>
          <w:p w:rsidR="00F412DD" w:rsidRDefault="00375442" w:rsidP="008A5E77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923"/>
                <w:placeholder>
                  <w:docPart w:val="30DAE08AC829487492FA43F4E5C277EC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F412DD">
                  <w:rPr>
                    <w:rStyle w:val="NormalFormularioCar"/>
                  </w:rPr>
                  <w:t>e-mail</w:t>
                </w:r>
              </w:sdtContent>
            </w:sdt>
          </w:p>
        </w:tc>
        <w:tc>
          <w:tcPr>
            <w:tcW w:w="2300" w:type="dxa"/>
            <w:shd w:val="clear" w:color="auto" w:fill="F2F2F2" w:themeFill="background1" w:themeFillShade="F2"/>
            <w:vAlign w:val="center"/>
          </w:tcPr>
          <w:p w:rsidR="00F412DD" w:rsidRDefault="00375442" w:rsidP="008A5E77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924"/>
                <w:placeholder>
                  <w:docPart w:val="5CDCF27694674FD9BEC0EF0213248C46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F412DD">
                  <w:rPr>
                    <w:rStyle w:val="NormalFormularioCar"/>
                  </w:rPr>
                  <w:t>Calle, Población, Provincia, C.P</w:t>
                </w:r>
              </w:sdtContent>
            </w:sdt>
          </w:p>
        </w:tc>
      </w:tr>
      <w:tr w:rsidR="00F412DD" w:rsidTr="00F412DD">
        <w:trPr>
          <w:trHeight w:val="432"/>
        </w:trPr>
        <w:tc>
          <w:tcPr>
            <w:tcW w:w="3117" w:type="dxa"/>
            <w:shd w:val="clear" w:color="auto" w:fill="F2F2F2" w:themeFill="background1" w:themeFillShade="F2"/>
            <w:vAlign w:val="center"/>
          </w:tcPr>
          <w:p w:rsidR="00F412DD" w:rsidRDefault="00375442" w:rsidP="008A5E77">
            <w:pPr>
              <w:jc w:val="center"/>
            </w:pPr>
            <w:sdt>
              <w:sdtPr>
                <w:rPr>
                  <w:rStyle w:val="NormalFormularioCar"/>
                </w:rPr>
                <w:id w:val="2646893"/>
                <w:placeholder>
                  <w:docPart w:val="5F6726AF0A3340CE9D2E80B3D45242D2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F412DD">
                  <w:rPr>
                    <w:rStyle w:val="NormalFormularioCar"/>
                  </w:rPr>
                  <w:t>Apellidos y Nombre</w:t>
                </w:r>
              </w:sdtContent>
            </w:sdt>
          </w:p>
        </w:tc>
        <w:tc>
          <w:tcPr>
            <w:tcW w:w="1327" w:type="dxa"/>
            <w:shd w:val="clear" w:color="auto" w:fill="F2F2F2" w:themeFill="background1" w:themeFillShade="F2"/>
            <w:vAlign w:val="center"/>
          </w:tcPr>
          <w:p w:rsidR="00F412DD" w:rsidRDefault="00375442" w:rsidP="008A5E77">
            <w:pPr>
              <w:jc w:val="center"/>
            </w:pPr>
            <w:sdt>
              <w:sdtPr>
                <w:rPr>
                  <w:rStyle w:val="NormalFormularioCar"/>
                </w:rPr>
                <w:id w:val="2646894"/>
                <w:placeholder>
                  <w:docPart w:val="7D19C1C838E14050BFE84660C316BCB2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F412DD">
                  <w:rPr>
                    <w:rStyle w:val="NormalFormularioCar"/>
                  </w:rPr>
                  <w:t>Teléfono</w:t>
                </w:r>
              </w:sdtContent>
            </w:sdt>
          </w:p>
        </w:tc>
        <w:tc>
          <w:tcPr>
            <w:tcW w:w="2021" w:type="dxa"/>
            <w:shd w:val="clear" w:color="auto" w:fill="F2F2F2" w:themeFill="background1" w:themeFillShade="F2"/>
            <w:vAlign w:val="center"/>
          </w:tcPr>
          <w:p w:rsidR="00F412DD" w:rsidRDefault="00375442" w:rsidP="008A5E77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895"/>
                <w:placeholder>
                  <w:docPart w:val="CC312D67BDD648EC83626671908DEDB9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F412DD">
                  <w:rPr>
                    <w:rStyle w:val="NormalFormularioCar"/>
                  </w:rPr>
                  <w:t>e-mail</w:t>
                </w:r>
              </w:sdtContent>
            </w:sdt>
          </w:p>
        </w:tc>
        <w:tc>
          <w:tcPr>
            <w:tcW w:w="2300" w:type="dxa"/>
            <w:shd w:val="clear" w:color="auto" w:fill="F2F2F2" w:themeFill="background1" w:themeFillShade="F2"/>
            <w:vAlign w:val="center"/>
          </w:tcPr>
          <w:p w:rsidR="00F412DD" w:rsidRDefault="00375442" w:rsidP="008A5E77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896"/>
                <w:placeholder>
                  <w:docPart w:val="51AB7CC2D1FB42F294EB29A272F5EDFE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F412DD">
                  <w:rPr>
                    <w:rStyle w:val="NormalFormularioCar"/>
                  </w:rPr>
                  <w:t>Calle, Población, Provincia, C.P</w:t>
                </w:r>
              </w:sdtContent>
            </w:sdt>
          </w:p>
        </w:tc>
      </w:tr>
      <w:tr w:rsidR="00F412DD" w:rsidTr="00F412DD">
        <w:trPr>
          <w:trHeight w:val="432"/>
        </w:trPr>
        <w:tc>
          <w:tcPr>
            <w:tcW w:w="3117" w:type="dxa"/>
            <w:shd w:val="clear" w:color="auto" w:fill="F2F2F2" w:themeFill="background1" w:themeFillShade="F2"/>
            <w:vAlign w:val="center"/>
          </w:tcPr>
          <w:p w:rsidR="00F412DD" w:rsidRDefault="00375442" w:rsidP="008A5E77">
            <w:pPr>
              <w:jc w:val="center"/>
            </w:pPr>
            <w:sdt>
              <w:sdtPr>
                <w:rPr>
                  <w:rStyle w:val="NormalFormularioCar"/>
                </w:rPr>
                <w:id w:val="2646897"/>
                <w:placeholder>
                  <w:docPart w:val="564CBA84600F4DE5A341B178D3310325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F412DD">
                  <w:rPr>
                    <w:rStyle w:val="NormalFormularioCar"/>
                  </w:rPr>
                  <w:t>Apellidos y Nombre</w:t>
                </w:r>
              </w:sdtContent>
            </w:sdt>
          </w:p>
        </w:tc>
        <w:tc>
          <w:tcPr>
            <w:tcW w:w="1327" w:type="dxa"/>
            <w:shd w:val="clear" w:color="auto" w:fill="F2F2F2" w:themeFill="background1" w:themeFillShade="F2"/>
            <w:vAlign w:val="center"/>
          </w:tcPr>
          <w:p w:rsidR="00F412DD" w:rsidRDefault="00375442" w:rsidP="008A5E77">
            <w:pPr>
              <w:jc w:val="center"/>
            </w:pPr>
            <w:sdt>
              <w:sdtPr>
                <w:rPr>
                  <w:rStyle w:val="NormalFormularioCar"/>
                </w:rPr>
                <w:id w:val="2646898"/>
                <w:placeholder>
                  <w:docPart w:val="96948C1A08E4401C8205BE913BCD919F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F412DD">
                  <w:rPr>
                    <w:rStyle w:val="NormalFormularioCar"/>
                  </w:rPr>
                  <w:t>Teléfono</w:t>
                </w:r>
              </w:sdtContent>
            </w:sdt>
          </w:p>
        </w:tc>
        <w:tc>
          <w:tcPr>
            <w:tcW w:w="2021" w:type="dxa"/>
            <w:shd w:val="clear" w:color="auto" w:fill="F2F2F2" w:themeFill="background1" w:themeFillShade="F2"/>
            <w:vAlign w:val="center"/>
          </w:tcPr>
          <w:p w:rsidR="00F412DD" w:rsidRDefault="00375442" w:rsidP="008A5E77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899"/>
                <w:placeholder>
                  <w:docPart w:val="321DA4A3A5504E99987206829C199F96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F412DD">
                  <w:rPr>
                    <w:rStyle w:val="NormalFormularioCar"/>
                  </w:rPr>
                  <w:t>e-mail</w:t>
                </w:r>
              </w:sdtContent>
            </w:sdt>
          </w:p>
        </w:tc>
        <w:tc>
          <w:tcPr>
            <w:tcW w:w="2300" w:type="dxa"/>
            <w:shd w:val="clear" w:color="auto" w:fill="F2F2F2" w:themeFill="background1" w:themeFillShade="F2"/>
            <w:vAlign w:val="center"/>
          </w:tcPr>
          <w:p w:rsidR="00F412DD" w:rsidRDefault="00375442" w:rsidP="008A5E77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900"/>
                <w:placeholder>
                  <w:docPart w:val="FFFAD74E4F134CBE937E406A5CEE45B7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F412DD">
                  <w:rPr>
                    <w:rStyle w:val="NormalFormularioCar"/>
                  </w:rPr>
                  <w:t>Calle, Población, Provincia, C.P</w:t>
                </w:r>
              </w:sdtContent>
            </w:sdt>
          </w:p>
        </w:tc>
      </w:tr>
    </w:tbl>
    <w:p w:rsidR="001B4FC7" w:rsidRDefault="001B4FC7" w:rsidP="00942D84">
      <w:pPr>
        <w:pStyle w:val="Ttulo2"/>
      </w:pPr>
    </w:p>
    <w:p w:rsidR="008C0AC6" w:rsidRDefault="008C0AC6" w:rsidP="00942D84">
      <w:pPr>
        <w:pStyle w:val="Ttulo2"/>
      </w:pPr>
      <w:bookmarkStart w:id="11" w:name="_Toc441479697"/>
      <w:r>
        <w:t>Empresa</w:t>
      </w:r>
      <w:bookmarkEnd w:id="11"/>
    </w:p>
    <w:p w:rsidR="00F412DD" w:rsidRPr="006D3623" w:rsidRDefault="006D3623" w:rsidP="006D3623">
      <w:pPr>
        <w:spacing w:line="276" w:lineRule="auto"/>
        <w:rPr>
          <w:szCs w:val="18"/>
        </w:rPr>
      </w:pPr>
      <w:r>
        <w:rPr>
          <w:szCs w:val="18"/>
        </w:rPr>
        <w:t>Razón Social</w:t>
      </w:r>
      <w:r w:rsidR="00F412DD" w:rsidRPr="006D3623">
        <w:rPr>
          <w:szCs w:val="18"/>
        </w:rPr>
        <w:t xml:space="preserve">:  </w:t>
      </w:r>
      <w:sdt>
        <w:sdtPr>
          <w:rPr>
            <w:szCs w:val="18"/>
          </w:rPr>
          <w:id w:val="6866221"/>
          <w:placeholder>
            <w:docPart w:val="E93FCB91EFF94A16A3E5C8939725BD91"/>
          </w:placeholder>
          <w:showingPlcHdr/>
        </w:sdtPr>
        <w:sdtEndPr/>
        <w:sdtContent>
          <w:r w:rsidR="00F412DD" w:rsidRPr="006D3623">
            <w:rPr>
              <w:szCs w:val="18"/>
            </w:rPr>
            <w:t xml:space="preserve">Haga clic aquí para escribir texto.                            </w:t>
          </w:r>
        </w:sdtContent>
      </w:sdt>
    </w:p>
    <w:p w:rsidR="00F412DD" w:rsidRPr="006D3623" w:rsidRDefault="00F412DD" w:rsidP="006D3623">
      <w:pPr>
        <w:spacing w:line="276" w:lineRule="auto"/>
        <w:rPr>
          <w:szCs w:val="18"/>
        </w:rPr>
      </w:pPr>
      <w:r w:rsidRPr="006D3623">
        <w:rPr>
          <w:szCs w:val="18"/>
        </w:rPr>
        <w:t xml:space="preserve">CIF/NIF:  </w:t>
      </w:r>
      <w:sdt>
        <w:sdtPr>
          <w:rPr>
            <w:szCs w:val="18"/>
          </w:rPr>
          <w:id w:val="2646708"/>
          <w:placeholder>
            <w:docPart w:val="1180F935A7D74B388311A3CBEF7F5E59"/>
          </w:placeholder>
          <w:showingPlcHdr/>
        </w:sdtPr>
        <w:sdtEndPr/>
        <w:sdtContent>
          <w:r w:rsidRPr="006D3623">
            <w:rPr>
              <w:szCs w:val="18"/>
            </w:rPr>
            <w:t xml:space="preserve">Haga clic aquí para escribir texto.                                       </w:t>
          </w:r>
        </w:sdtContent>
      </w:sdt>
    </w:p>
    <w:p w:rsidR="00F412DD" w:rsidRPr="006D3623" w:rsidRDefault="006D3623" w:rsidP="006D3623">
      <w:pPr>
        <w:spacing w:line="276" w:lineRule="auto"/>
        <w:rPr>
          <w:sz w:val="20"/>
          <w:szCs w:val="20"/>
        </w:rPr>
      </w:pPr>
      <w:r>
        <w:rPr>
          <w:szCs w:val="18"/>
        </w:rPr>
        <w:t>Domicilio</w:t>
      </w:r>
      <w:r w:rsidR="00F412DD" w:rsidRPr="006D3623">
        <w:rPr>
          <w:szCs w:val="18"/>
        </w:rPr>
        <w:t xml:space="preserve">:  </w:t>
      </w:r>
      <w:sdt>
        <w:sdtPr>
          <w:rPr>
            <w:szCs w:val="18"/>
          </w:rPr>
          <w:id w:val="2646709"/>
          <w:placeholder>
            <w:docPart w:val="C87A6D08B289451E8F37B15A534CFA6D"/>
          </w:placeholder>
          <w:showingPlcHdr/>
        </w:sdtPr>
        <w:sdtEndPr/>
        <w:sdtContent>
          <w:r w:rsidR="00F412DD" w:rsidRPr="006D3623">
            <w:rPr>
              <w:szCs w:val="18"/>
            </w:rPr>
            <w:t xml:space="preserve">Haga clic aquí para escribir texto.                                   </w:t>
          </w:r>
        </w:sdtContent>
      </w:sdt>
    </w:p>
    <w:p w:rsidR="00F412DD" w:rsidRDefault="006D3623" w:rsidP="00F412DD">
      <w:r>
        <w:rPr>
          <w:szCs w:val="18"/>
        </w:rPr>
        <w:t>Fecha de constitución</w:t>
      </w:r>
      <w:r w:rsidR="00F412DD" w:rsidRPr="006D3623">
        <w:rPr>
          <w:szCs w:val="18"/>
        </w:rPr>
        <w:t>:</w:t>
      </w:r>
      <w:r w:rsidRPr="006D3623">
        <w:t xml:space="preserve"> </w:t>
      </w:r>
      <w:sdt>
        <w:sdtPr>
          <w:id w:val="15284319"/>
          <w:placeholder>
            <w:docPart w:val="7EB95263763C43EBB1168C55C14F4675"/>
          </w:placeholder>
          <w:showingPlcHdr/>
          <w:date>
            <w:dateFormat w:val="dd/MM/yyyy"/>
            <w:lid w:val="es-ES"/>
            <w:storeMappedDataAs w:val="dateTime"/>
            <w:calendar w:val="gregorian"/>
          </w:date>
        </w:sdtPr>
        <w:sdtEndPr/>
        <w:sdtContent>
          <w:r w:rsidRPr="00560AE0">
            <w:t>Haga clic aquí para escribir una fecha.</w:t>
          </w:r>
        </w:sdtContent>
      </w:sdt>
    </w:p>
    <w:p w:rsidR="006D3623" w:rsidRDefault="006D3623" w:rsidP="006D3623">
      <w:pPr>
        <w:spacing w:line="276" w:lineRule="auto"/>
      </w:pPr>
      <w:r>
        <w:t>Volumen de empleo:</w:t>
      </w:r>
    </w:p>
    <w:tbl>
      <w:tblPr>
        <w:tblStyle w:val="Tablaconcuadrcula"/>
        <w:tblW w:w="8534" w:type="dxa"/>
        <w:jc w:val="center"/>
        <w:tblLook w:val="0660" w:firstRow="1" w:lastRow="1" w:firstColumn="0" w:lastColumn="0" w:noHBand="1" w:noVBand="1"/>
      </w:tblPr>
      <w:tblGrid>
        <w:gridCol w:w="2802"/>
        <w:gridCol w:w="1556"/>
        <w:gridCol w:w="1392"/>
        <w:gridCol w:w="1392"/>
        <w:gridCol w:w="1392"/>
      </w:tblGrid>
      <w:tr w:rsidR="006D3623" w:rsidTr="006D3623">
        <w:trPr>
          <w:trHeight w:val="477"/>
          <w:jc w:val="center"/>
        </w:trPr>
        <w:tc>
          <w:tcPr>
            <w:tcW w:w="2802" w:type="dxa"/>
            <w:shd w:val="clear" w:color="auto" w:fill="D9D9D9" w:themeFill="background1" w:themeFillShade="D9"/>
            <w:vAlign w:val="center"/>
          </w:tcPr>
          <w:p w:rsidR="006D3623" w:rsidRPr="00CD4494" w:rsidRDefault="006D3623" w:rsidP="008A5E77">
            <w:pPr>
              <w:jc w:val="center"/>
              <w:rPr>
                <w:b/>
              </w:rPr>
            </w:pPr>
            <w:r>
              <w:rPr>
                <w:b/>
              </w:rPr>
              <w:t>Ejercicio</w:t>
            </w:r>
          </w:p>
        </w:tc>
        <w:tc>
          <w:tcPr>
            <w:tcW w:w="1556" w:type="dxa"/>
            <w:shd w:val="clear" w:color="auto" w:fill="D9D9D9" w:themeFill="background1" w:themeFillShade="D9"/>
            <w:vAlign w:val="center"/>
          </w:tcPr>
          <w:p w:rsidR="006D3623" w:rsidRPr="00CD4494" w:rsidRDefault="006D3623" w:rsidP="008A5E77">
            <w:pPr>
              <w:jc w:val="center"/>
              <w:rPr>
                <w:b/>
              </w:rPr>
            </w:pPr>
            <w:r>
              <w:rPr>
                <w:b/>
              </w:rPr>
              <w:t>Año N-2</w:t>
            </w:r>
          </w:p>
        </w:tc>
        <w:tc>
          <w:tcPr>
            <w:tcW w:w="1392" w:type="dxa"/>
            <w:shd w:val="clear" w:color="auto" w:fill="D9D9D9" w:themeFill="background1" w:themeFillShade="D9"/>
            <w:vAlign w:val="center"/>
          </w:tcPr>
          <w:p w:rsidR="006D3623" w:rsidRPr="00CD4494" w:rsidRDefault="006D3623" w:rsidP="008A5E77">
            <w:pPr>
              <w:jc w:val="center"/>
              <w:rPr>
                <w:b/>
              </w:rPr>
            </w:pPr>
            <w:r>
              <w:rPr>
                <w:b/>
              </w:rPr>
              <w:t>Año N-1</w:t>
            </w:r>
          </w:p>
        </w:tc>
        <w:tc>
          <w:tcPr>
            <w:tcW w:w="1392" w:type="dxa"/>
            <w:shd w:val="clear" w:color="auto" w:fill="D9D9D9" w:themeFill="background1" w:themeFillShade="D9"/>
            <w:vAlign w:val="center"/>
          </w:tcPr>
          <w:p w:rsidR="006D3623" w:rsidRDefault="006D3623" w:rsidP="008A5E77">
            <w:pPr>
              <w:jc w:val="center"/>
              <w:rPr>
                <w:b/>
              </w:rPr>
            </w:pPr>
            <w:r>
              <w:rPr>
                <w:b/>
              </w:rPr>
              <w:t>Año N</w:t>
            </w:r>
          </w:p>
          <w:p w:rsidR="006D3623" w:rsidRPr="00CD4494" w:rsidRDefault="006D3623" w:rsidP="008A5E77">
            <w:pPr>
              <w:jc w:val="center"/>
              <w:rPr>
                <w:b/>
              </w:rPr>
            </w:pPr>
            <w:r>
              <w:rPr>
                <w:b/>
              </w:rPr>
              <w:t>(año actual)</w:t>
            </w:r>
          </w:p>
        </w:tc>
        <w:tc>
          <w:tcPr>
            <w:tcW w:w="1392" w:type="dxa"/>
            <w:shd w:val="clear" w:color="auto" w:fill="D9D9D9" w:themeFill="background1" w:themeFillShade="D9"/>
            <w:vAlign w:val="center"/>
          </w:tcPr>
          <w:p w:rsidR="006D3623" w:rsidRDefault="006D3623" w:rsidP="008A5E77">
            <w:pPr>
              <w:jc w:val="center"/>
              <w:rPr>
                <w:b/>
              </w:rPr>
            </w:pPr>
            <w:r>
              <w:rPr>
                <w:b/>
              </w:rPr>
              <w:t>Año N+1</w:t>
            </w:r>
          </w:p>
          <w:p w:rsidR="006D3623" w:rsidRPr="00CD4494" w:rsidRDefault="006D3623" w:rsidP="008A5E77">
            <w:pPr>
              <w:jc w:val="center"/>
              <w:rPr>
                <w:b/>
              </w:rPr>
            </w:pPr>
            <w:r>
              <w:rPr>
                <w:b/>
              </w:rPr>
              <w:t>(estimado)</w:t>
            </w:r>
          </w:p>
        </w:tc>
      </w:tr>
      <w:tr w:rsidR="006D3623" w:rsidTr="006D3623">
        <w:trPr>
          <w:trHeight w:val="477"/>
          <w:jc w:val="center"/>
        </w:trPr>
        <w:tc>
          <w:tcPr>
            <w:tcW w:w="2802" w:type="dxa"/>
            <w:shd w:val="clear" w:color="auto" w:fill="F2F2F2" w:themeFill="background1" w:themeFillShade="F2"/>
            <w:vAlign w:val="center"/>
          </w:tcPr>
          <w:p w:rsidR="006D3623" w:rsidRPr="00C67F6C" w:rsidRDefault="006D3623" w:rsidP="008A5E77">
            <w:pPr>
              <w:jc w:val="center"/>
              <w:rPr>
                <w:color w:val="A6A6A6" w:themeColor="background1" w:themeShade="A6"/>
              </w:rPr>
            </w:pPr>
            <w:r>
              <w:t>Número medio de empleados</w:t>
            </w:r>
          </w:p>
        </w:tc>
        <w:tc>
          <w:tcPr>
            <w:tcW w:w="1556" w:type="dxa"/>
            <w:shd w:val="clear" w:color="auto" w:fill="F2F2F2" w:themeFill="background1" w:themeFillShade="F2"/>
            <w:vAlign w:val="center"/>
          </w:tcPr>
          <w:p w:rsidR="006D3623" w:rsidRDefault="00375442" w:rsidP="008A5E77">
            <w:pPr>
              <w:jc w:val="center"/>
            </w:pPr>
            <w:sdt>
              <w:sdtPr>
                <w:rPr>
                  <w:rStyle w:val="NormalFormularioCar"/>
                </w:rPr>
                <w:id w:val="9740149"/>
                <w:placeholder>
                  <w:docPart w:val="A928C98C1BCC4CF2A9387CA2B5B80577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6D3623">
                  <w:rPr>
                    <w:rStyle w:val="Textodelmarcadordeposicin"/>
                  </w:rPr>
                  <w:t>Importe</w:t>
                </w:r>
                <w:r w:rsidR="006D3623" w:rsidRPr="00133A63">
                  <w:rPr>
                    <w:rStyle w:val="Textodelmarcadordeposicin"/>
                  </w:rPr>
                  <w:t>.</w:t>
                </w:r>
                <w:r w:rsidR="006D3623">
                  <w:rPr>
                    <w:rStyle w:val="Textodelmarcadordeposicin"/>
                  </w:rPr>
                  <w:t xml:space="preserve">                                                   </w:t>
                </w:r>
              </w:sdtContent>
            </w:sdt>
          </w:p>
        </w:tc>
        <w:tc>
          <w:tcPr>
            <w:tcW w:w="1392" w:type="dxa"/>
            <w:shd w:val="clear" w:color="auto" w:fill="F2F2F2" w:themeFill="background1" w:themeFillShade="F2"/>
            <w:vAlign w:val="center"/>
          </w:tcPr>
          <w:p w:rsidR="006D3623" w:rsidRDefault="00375442" w:rsidP="008A5E77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9740150"/>
                <w:placeholder>
                  <w:docPart w:val="12C4449E15EA49948997F95B8E64AE41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6D3623">
                  <w:rPr>
                    <w:rStyle w:val="Textodelmarcadordeposicin"/>
                  </w:rPr>
                  <w:t>Importe</w:t>
                </w:r>
                <w:r w:rsidR="006D3623" w:rsidRPr="00133A63">
                  <w:rPr>
                    <w:rStyle w:val="Textodelmarcadordeposicin"/>
                  </w:rPr>
                  <w:t>.</w:t>
                </w:r>
                <w:r w:rsidR="006D3623">
                  <w:rPr>
                    <w:rStyle w:val="Textodelmarcadordeposicin"/>
                  </w:rPr>
                  <w:t xml:space="preserve">                                                   </w:t>
                </w:r>
              </w:sdtContent>
            </w:sdt>
          </w:p>
        </w:tc>
        <w:tc>
          <w:tcPr>
            <w:tcW w:w="1392" w:type="dxa"/>
            <w:shd w:val="clear" w:color="auto" w:fill="F2F2F2" w:themeFill="background1" w:themeFillShade="F2"/>
            <w:vAlign w:val="center"/>
          </w:tcPr>
          <w:p w:rsidR="006D3623" w:rsidRDefault="00375442" w:rsidP="008A5E77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9740151"/>
                <w:placeholder>
                  <w:docPart w:val="40B9E212777E4415BA6C25E5A4FEAD16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6D3623">
                  <w:rPr>
                    <w:rStyle w:val="Textodelmarcadordeposicin"/>
                  </w:rPr>
                  <w:t>Importe</w:t>
                </w:r>
                <w:r w:rsidR="006D3623" w:rsidRPr="00133A63">
                  <w:rPr>
                    <w:rStyle w:val="Textodelmarcadordeposicin"/>
                  </w:rPr>
                  <w:t>.</w:t>
                </w:r>
                <w:r w:rsidR="006D3623">
                  <w:rPr>
                    <w:rStyle w:val="Textodelmarcadordeposicin"/>
                  </w:rPr>
                  <w:t xml:space="preserve">                                                   </w:t>
                </w:r>
              </w:sdtContent>
            </w:sdt>
          </w:p>
        </w:tc>
        <w:tc>
          <w:tcPr>
            <w:tcW w:w="1392" w:type="dxa"/>
            <w:shd w:val="clear" w:color="auto" w:fill="F2F2F2" w:themeFill="background1" w:themeFillShade="F2"/>
            <w:vAlign w:val="center"/>
          </w:tcPr>
          <w:p w:rsidR="006D3623" w:rsidRDefault="00375442" w:rsidP="008A5E77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9740152"/>
                <w:placeholder>
                  <w:docPart w:val="7AD42AC948584EAEB4C9978D3E86B208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6D3623">
                  <w:rPr>
                    <w:rStyle w:val="Textodelmarcadordeposicin"/>
                  </w:rPr>
                  <w:t>Importe</w:t>
                </w:r>
                <w:r w:rsidR="006D3623" w:rsidRPr="00133A63">
                  <w:rPr>
                    <w:rStyle w:val="Textodelmarcadordeposicin"/>
                  </w:rPr>
                  <w:t>.</w:t>
                </w:r>
                <w:r w:rsidR="006D3623">
                  <w:rPr>
                    <w:rStyle w:val="Textodelmarcadordeposicin"/>
                  </w:rPr>
                  <w:t xml:space="preserve">                                                   </w:t>
                </w:r>
              </w:sdtContent>
            </w:sdt>
          </w:p>
        </w:tc>
      </w:tr>
    </w:tbl>
    <w:p w:rsidR="006D3623" w:rsidRDefault="006D3623" w:rsidP="006D3623">
      <w:pPr>
        <w:spacing w:line="276" w:lineRule="auto"/>
      </w:pPr>
      <w:r>
        <w:t>Volumen de negocio:</w:t>
      </w:r>
    </w:p>
    <w:tbl>
      <w:tblPr>
        <w:tblStyle w:val="Tablaconcuadrcula"/>
        <w:tblW w:w="8534" w:type="dxa"/>
        <w:jc w:val="center"/>
        <w:tblLook w:val="0660" w:firstRow="1" w:lastRow="1" w:firstColumn="0" w:lastColumn="0" w:noHBand="1" w:noVBand="1"/>
      </w:tblPr>
      <w:tblGrid>
        <w:gridCol w:w="2802"/>
        <w:gridCol w:w="1556"/>
        <w:gridCol w:w="1392"/>
        <w:gridCol w:w="1392"/>
        <w:gridCol w:w="1392"/>
      </w:tblGrid>
      <w:tr w:rsidR="006D3623" w:rsidTr="006D3623">
        <w:trPr>
          <w:trHeight w:val="477"/>
          <w:jc w:val="center"/>
        </w:trPr>
        <w:tc>
          <w:tcPr>
            <w:tcW w:w="2802" w:type="dxa"/>
            <w:shd w:val="clear" w:color="auto" w:fill="D9D9D9" w:themeFill="background1" w:themeFillShade="D9"/>
            <w:vAlign w:val="center"/>
          </w:tcPr>
          <w:p w:rsidR="006D3623" w:rsidRPr="00CD4494" w:rsidRDefault="006D3623" w:rsidP="008A5E77">
            <w:pPr>
              <w:jc w:val="center"/>
              <w:rPr>
                <w:b/>
              </w:rPr>
            </w:pPr>
            <w:r>
              <w:rPr>
                <w:b/>
              </w:rPr>
              <w:t>Ejercicio</w:t>
            </w:r>
          </w:p>
        </w:tc>
        <w:tc>
          <w:tcPr>
            <w:tcW w:w="1556" w:type="dxa"/>
            <w:shd w:val="clear" w:color="auto" w:fill="D9D9D9" w:themeFill="background1" w:themeFillShade="D9"/>
            <w:vAlign w:val="center"/>
          </w:tcPr>
          <w:p w:rsidR="006D3623" w:rsidRPr="00CD4494" w:rsidRDefault="006D3623" w:rsidP="008A5E77">
            <w:pPr>
              <w:jc w:val="center"/>
              <w:rPr>
                <w:b/>
              </w:rPr>
            </w:pPr>
            <w:r>
              <w:rPr>
                <w:b/>
              </w:rPr>
              <w:t>Año N-2</w:t>
            </w:r>
          </w:p>
        </w:tc>
        <w:tc>
          <w:tcPr>
            <w:tcW w:w="1392" w:type="dxa"/>
            <w:shd w:val="clear" w:color="auto" w:fill="D9D9D9" w:themeFill="background1" w:themeFillShade="D9"/>
            <w:vAlign w:val="center"/>
          </w:tcPr>
          <w:p w:rsidR="006D3623" w:rsidRPr="00CD4494" w:rsidRDefault="006D3623" w:rsidP="008A5E77">
            <w:pPr>
              <w:jc w:val="center"/>
              <w:rPr>
                <w:b/>
              </w:rPr>
            </w:pPr>
            <w:r>
              <w:rPr>
                <w:b/>
              </w:rPr>
              <w:t>Año N-1</w:t>
            </w:r>
          </w:p>
        </w:tc>
        <w:tc>
          <w:tcPr>
            <w:tcW w:w="1392" w:type="dxa"/>
            <w:shd w:val="clear" w:color="auto" w:fill="D9D9D9" w:themeFill="background1" w:themeFillShade="D9"/>
            <w:vAlign w:val="center"/>
          </w:tcPr>
          <w:p w:rsidR="006D3623" w:rsidRDefault="006D3623" w:rsidP="008A5E77">
            <w:pPr>
              <w:jc w:val="center"/>
              <w:rPr>
                <w:b/>
              </w:rPr>
            </w:pPr>
            <w:r>
              <w:rPr>
                <w:b/>
              </w:rPr>
              <w:t>Año N</w:t>
            </w:r>
          </w:p>
          <w:p w:rsidR="006D3623" w:rsidRPr="00CD4494" w:rsidRDefault="006D3623" w:rsidP="008A5E77">
            <w:pPr>
              <w:jc w:val="center"/>
              <w:rPr>
                <w:b/>
              </w:rPr>
            </w:pPr>
            <w:r>
              <w:rPr>
                <w:b/>
              </w:rPr>
              <w:t>(año actual)</w:t>
            </w:r>
          </w:p>
        </w:tc>
        <w:tc>
          <w:tcPr>
            <w:tcW w:w="1392" w:type="dxa"/>
            <w:shd w:val="clear" w:color="auto" w:fill="D9D9D9" w:themeFill="background1" w:themeFillShade="D9"/>
            <w:vAlign w:val="center"/>
          </w:tcPr>
          <w:p w:rsidR="006D3623" w:rsidRDefault="006D3623" w:rsidP="008A5E77">
            <w:pPr>
              <w:jc w:val="center"/>
              <w:rPr>
                <w:b/>
              </w:rPr>
            </w:pPr>
            <w:r>
              <w:rPr>
                <w:b/>
              </w:rPr>
              <w:t>Año N+1</w:t>
            </w:r>
          </w:p>
          <w:p w:rsidR="006D3623" w:rsidRPr="00CD4494" w:rsidRDefault="006D3623" w:rsidP="008A5E77">
            <w:pPr>
              <w:jc w:val="center"/>
              <w:rPr>
                <w:b/>
              </w:rPr>
            </w:pPr>
            <w:r>
              <w:rPr>
                <w:b/>
              </w:rPr>
              <w:t>(estimado)</w:t>
            </w:r>
          </w:p>
        </w:tc>
      </w:tr>
      <w:tr w:rsidR="006D3623" w:rsidTr="006D3623">
        <w:trPr>
          <w:trHeight w:val="477"/>
          <w:jc w:val="center"/>
        </w:trPr>
        <w:tc>
          <w:tcPr>
            <w:tcW w:w="2802" w:type="dxa"/>
            <w:shd w:val="clear" w:color="auto" w:fill="F2F2F2" w:themeFill="background1" w:themeFillShade="F2"/>
            <w:vAlign w:val="center"/>
          </w:tcPr>
          <w:p w:rsidR="006D3623" w:rsidRPr="00C67F6C" w:rsidRDefault="006D3623" w:rsidP="008A5E77">
            <w:pPr>
              <w:jc w:val="center"/>
              <w:rPr>
                <w:color w:val="A6A6A6" w:themeColor="background1" w:themeShade="A6"/>
              </w:rPr>
            </w:pPr>
            <w:r>
              <w:t>Importe de facturación</w:t>
            </w:r>
          </w:p>
        </w:tc>
        <w:tc>
          <w:tcPr>
            <w:tcW w:w="1556" w:type="dxa"/>
            <w:shd w:val="clear" w:color="auto" w:fill="F2F2F2" w:themeFill="background1" w:themeFillShade="F2"/>
            <w:vAlign w:val="center"/>
          </w:tcPr>
          <w:sdt>
            <w:sdtPr>
              <w:rPr>
                <w:rStyle w:val="NormalFormularioCar"/>
              </w:rPr>
              <w:id w:val="2646776"/>
              <w:placeholder>
                <w:docPart w:val="19E3CF7FA3B54C2E836A768D767FCD6B"/>
              </w:placeholder>
            </w:sdtPr>
            <w:sdtEndPr>
              <w:rPr>
                <w:rStyle w:val="Fuentedeprrafopredeter"/>
              </w:rPr>
            </w:sdtEndPr>
            <w:sdtContent>
              <w:p w:rsidR="006D3623" w:rsidRDefault="006D3623" w:rsidP="006D3623">
                <w:pPr>
                  <w:jc w:val="center"/>
                  <w:rPr>
                    <w:rStyle w:val="NormalFormularioCar"/>
                  </w:rPr>
                </w:pPr>
                <w:r>
                  <w:rPr>
                    <w:rStyle w:val="NormalFormularioCar"/>
                  </w:rPr>
                  <w:t>121</w:t>
                </w:r>
              </w:p>
              <w:p w:rsidR="006D3623" w:rsidRDefault="00375442" w:rsidP="006D3623"/>
            </w:sdtContent>
          </w:sdt>
        </w:tc>
        <w:tc>
          <w:tcPr>
            <w:tcW w:w="1392" w:type="dxa"/>
            <w:shd w:val="clear" w:color="auto" w:fill="F2F2F2" w:themeFill="background1" w:themeFillShade="F2"/>
            <w:vAlign w:val="center"/>
          </w:tcPr>
          <w:p w:rsidR="006D3623" w:rsidRDefault="00375442" w:rsidP="008A5E77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777"/>
                <w:placeholder>
                  <w:docPart w:val="D776A8D5C99244E0B744BFEF8D5A8581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6D3623">
                  <w:rPr>
                    <w:rStyle w:val="Textodelmarcadordeposicin"/>
                  </w:rPr>
                  <w:t>Importe</w:t>
                </w:r>
                <w:r w:rsidR="006D3623" w:rsidRPr="00133A63">
                  <w:rPr>
                    <w:rStyle w:val="Textodelmarcadordeposicin"/>
                  </w:rPr>
                  <w:t>.</w:t>
                </w:r>
                <w:r w:rsidR="006D3623">
                  <w:rPr>
                    <w:rStyle w:val="Textodelmarcadordeposicin"/>
                  </w:rPr>
                  <w:t xml:space="preserve">                                                   </w:t>
                </w:r>
              </w:sdtContent>
            </w:sdt>
          </w:p>
        </w:tc>
        <w:tc>
          <w:tcPr>
            <w:tcW w:w="1392" w:type="dxa"/>
            <w:shd w:val="clear" w:color="auto" w:fill="F2F2F2" w:themeFill="background1" w:themeFillShade="F2"/>
            <w:vAlign w:val="center"/>
          </w:tcPr>
          <w:p w:rsidR="006D3623" w:rsidRDefault="00375442" w:rsidP="008A5E77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778"/>
                <w:placeholder>
                  <w:docPart w:val="ED6A40737DFD406DA387E36763B91B02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6D3623">
                  <w:rPr>
                    <w:rStyle w:val="Textodelmarcadordeposicin"/>
                  </w:rPr>
                  <w:t>Importe</w:t>
                </w:r>
                <w:r w:rsidR="006D3623" w:rsidRPr="00133A63">
                  <w:rPr>
                    <w:rStyle w:val="Textodelmarcadordeposicin"/>
                  </w:rPr>
                  <w:t>.</w:t>
                </w:r>
                <w:r w:rsidR="006D3623">
                  <w:rPr>
                    <w:rStyle w:val="Textodelmarcadordeposicin"/>
                  </w:rPr>
                  <w:t xml:space="preserve">                                                   </w:t>
                </w:r>
              </w:sdtContent>
            </w:sdt>
          </w:p>
        </w:tc>
        <w:tc>
          <w:tcPr>
            <w:tcW w:w="1392" w:type="dxa"/>
            <w:shd w:val="clear" w:color="auto" w:fill="F2F2F2" w:themeFill="background1" w:themeFillShade="F2"/>
            <w:vAlign w:val="center"/>
          </w:tcPr>
          <w:p w:rsidR="006D3623" w:rsidRDefault="00375442" w:rsidP="008A5E77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779"/>
                <w:placeholder>
                  <w:docPart w:val="00ACED3212E54ED4A8661FB79881B0A6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6D3623">
                  <w:rPr>
                    <w:rStyle w:val="Textodelmarcadordeposicin"/>
                  </w:rPr>
                  <w:t>Importe</w:t>
                </w:r>
                <w:r w:rsidR="006D3623" w:rsidRPr="00133A63">
                  <w:rPr>
                    <w:rStyle w:val="Textodelmarcadordeposicin"/>
                  </w:rPr>
                  <w:t>.</w:t>
                </w:r>
                <w:r w:rsidR="006D3623">
                  <w:rPr>
                    <w:rStyle w:val="Textodelmarcadordeposicin"/>
                  </w:rPr>
                  <w:t xml:space="preserve">                                                   </w:t>
                </w:r>
              </w:sdtContent>
            </w:sdt>
          </w:p>
        </w:tc>
      </w:tr>
    </w:tbl>
    <w:p w:rsidR="006D3623" w:rsidRPr="006D3623" w:rsidRDefault="006D3623" w:rsidP="00F412DD">
      <w:pPr>
        <w:rPr>
          <w:szCs w:val="18"/>
        </w:rPr>
      </w:pPr>
    </w:p>
    <w:sdt>
      <w:sdtPr>
        <w:rPr>
          <w:rStyle w:val="NormalFormularioCar"/>
        </w:rPr>
        <w:id w:val="1272258"/>
        <w:placeholder>
          <w:docPart w:val="74AC52E17CB94D62BFA7452B40ECE13E"/>
        </w:placeholder>
      </w:sdtPr>
      <w:sdtEndPr>
        <w:rPr>
          <w:rStyle w:val="Fuentedeprrafopredeter"/>
        </w:rPr>
      </w:sdtEndPr>
      <w:sdtContent>
        <w:p w:rsidR="00780CF1" w:rsidRDefault="008C0AC6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 xml:space="preserve">Memoria de la trayectoria de la compañía desde </w:t>
          </w:r>
          <w:r w:rsidR="00780CF1">
            <w:rPr>
              <w:rStyle w:val="Textodelmarcadordeposicin"/>
              <w:i/>
            </w:rPr>
            <w:t>sus primeras actuaciones hasta el estado actual. Detallando los principales acontecimiento, hitos y logros conseguidos, premios y reconocimientos.</w:t>
          </w:r>
        </w:p>
        <w:p w:rsidR="00561808" w:rsidRPr="006E568D" w:rsidRDefault="00780CF1" w:rsidP="006E568D">
          <w:r>
            <w:rPr>
              <w:rStyle w:val="Textodelmarcadordeposicin"/>
              <w:i/>
            </w:rPr>
            <w:t>Indicar la etapa actual de la empresa: constitución, crecimiento, expansión, internacionalización, etc…</w:t>
          </w:r>
          <w:r w:rsidR="008C0AC6">
            <w:rPr>
              <w:rStyle w:val="Textodelmarcadordeposicin"/>
            </w:rPr>
            <w:t xml:space="preserve">                                             </w:t>
          </w:r>
        </w:p>
      </w:sdtContent>
    </w:sdt>
    <w:p w:rsidR="001B4FC7" w:rsidRDefault="001B4FC7" w:rsidP="00330CE1">
      <w:pPr>
        <w:pStyle w:val="Ttulo1"/>
      </w:pPr>
    </w:p>
    <w:p w:rsidR="00780CF1" w:rsidRDefault="00780CF1" w:rsidP="00330CE1">
      <w:pPr>
        <w:pStyle w:val="Ttulo1"/>
      </w:pPr>
      <w:bookmarkStart w:id="12" w:name="_Toc441479698"/>
      <w:r>
        <w:t>3</w:t>
      </w:r>
      <w:r w:rsidRPr="00AD3114">
        <w:t xml:space="preserve">. </w:t>
      </w:r>
      <w:r>
        <w:t>TIPO DE NEGOCIO</w:t>
      </w:r>
      <w:bookmarkEnd w:id="12"/>
    </w:p>
    <w:p w:rsidR="00780CF1" w:rsidRDefault="0001104E" w:rsidP="00330CE1">
      <w:pPr>
        <w:pStyle w:val="Ttulo2"/>
      </w:pPr>
      <w:bookmarkStart w:id="13" w:name="_Toc441479699"/>
      <w:r>
        <w:t>¿Cuál es el producto/servicio?</w:t>
      </w:r>
      <w:bookmarkEnd w:id="13"/>
    </w:p>
    <w:p w:rsidR="00780CF1" w:rsidRPr="00780CF1" w:rsidRDefault="00780CF1" w:rsidP="00330CE1"/>
    <w:tbl>
      <w:tblPr>
        <w:tblStyle w:val="Tablaconcuadrcula"/>
        <w:tblW w:w="8234" w:type="dxa"/>
        <w:jc w:val="center"/>
        <w:tblLayout w:type="fixed"/>
        <w:tblLook w:val="0660" w:firstRow="1" w:lastRow="1" w:firstColumn="0" w:lastColumn="0" w:noHBand="1" w:noVBand="1"/>
      </w:tblPr>
      <w:tblGrid>
        <w:gridCol w:w="2093"/>
        <w:gridCol w:w="6141"/>
      </w:tblGrid>
      <w:tr w:rsidR="00780CF1" w:rsidTr="00A93628">
        <w:trPr>
          <w:trHeight w:val="477"/>
          <w:jc w:val="center"/>
        </w:trPr>
        <w:tc>
          <w:tcPr>
            <w:tcW w:w="2093" w:type="dxa"/>
            <w:shd w:val="clear" w:color="auto" w:fill="D9D9D9" w:themeFill="background1" w:themeFillShade="D9"/>
            <w:vAlign w:val="center"/>
          </w:tcPr>
          <w:p w:rsidR="00780CF1" w:rsidRPr="00C67F6C" w:rsidRDefault="008C0AC6" w:rsidP="0001104E">
            <w:pPr>
              <w:jc w:val="center"/>
              <w:rPr>
                <w:color w:val="A6A6A6" w:themeColor="background1" w:themeShade="A6"/>
              </w:rPr>
            </w:pPr>
            <w:r>
              <w:br w:type="page"/>
            </w:r>
            <w:r w:rsidR="00780CF1">
              <w:t>Descripción del producto/servicio</w:t>
            </w:r>
          </w:p>
        </w:tc>
        <w:tc>
          <w:tcPr>
            <w:tcW w:w="6141" w:type="dxa"/>
            <w:shd w:val="clear" w:color="auto" w:fill="F2F2F2" w:themeFill="background1" w:themeFillShade="F2"/>
          </w:tcPr>
          <w:p w:rsidR="00780CF1" w:rsidRPr="00A152EA" w:rsidRDefault="00375442" w:rsidP="00330CE1">
            <w:pPr>
              <w:rPr>
                <w:i/>
                <w:color w:val="808080" w:themeColor="background1" w:themeShade="80"/>
              </w:rPr>
            </w:pPr>
            <w:sdt>
              <w:sdtPr>
                <w:rPr>
                  <w:rStyle w:val="NormalFormularioCar"/>
                  <w:i/>
                  <w:color w:val="808080" w:themeColor="background1" w:themeShade="80"/>
                </w:rPr>
                <w:id w:val="15304451"/>
                <w:placeholder>
                  <w:docPart w:val="8C2A189A5B9F4F77B9A395B764F53648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780CF1" w:rsidRPr="00A152EA">
                  <w:rPr>
                    <w:rStyle w:val="NormalFormularioCar"/>
                    <w:i/>
                    <w:color w:val="808080" w:themeColor="background1" w:themeShade="80"/>
                  </w:rPr>
                  <w:t>Descripción detallada de todos los productos/servicios ofrecidos.</w:t>
                </w:r>
              </w:sdtContent>
            </w:sdt>
          </w:p>
        </w:tc>
      </w:tr>
      <w:tr w:rsidR="00780CF1" w:rsidTr="00A93628">
        <w:trPr>
          <w:trHeight w:val="477"/>
          <w:jc w:val="center"/>
        </w:trPr>
        <w:tc>
          <w:tcPr>
            <w:tcW w:w="2093" w:type="dxa"/>
            <w:shd w:val="clear" w:color="auto" w:fill="D9D9D9" w:themeFill="background1" w:themeFillShade="D9"/>
            <w:vAlign w:val="center"/>
          </w:tcPr>
          <w:p w:rsidR="00780CF1" w:rsidRPr="00C67F6C" w:rsidRDefault="00780CF1" w:rsidP="0001104E">
            <w:pPr>
              <w:jc w:val="center"/>
              <w:rPr>
                <w:color w:val="A6A6A6" w:themeColor="background1" w:themeShade="A6"/>
              </w:rPr>
            </w:pPr>
            <w:r>
              <w:t>Marcas</w:t>
            </w:r>
          </w:p>
        </w:tc>
        <w:tc>
          <w:tcPr>
            <w:tcW w:w="6141" w:type="dxa"/>
            <w:shd w:val="clear" w:color="auto" w:fill="F2F2F2" w:themeFill="background1" w:themeFillShade="F2"/>
          </w:tcPr>
          <w:p w:rsidR="00780CF1" w:rsidRPr="00A152EA" w:rsidRDefault="00375442" w:rsidP="00330CE1">
            <w:pPr>
              <w:rPr>
                <w:i/>
                <w:color w:val="808080" w:themeColor="background1" w:themeShade="80"/>
              </w:rPr>
            </w:pPr>
            <w:sdt>
              <w:sdtPr>
                <w:rPr>
                  <w:rStyle w:val="NormalFormularioCar"/>
                  <w:i/>
                  <w:color w:val="808080" w:themeColor="background1" w:themeShade="80"/>
                </w:rPr>
                <w:id w:val="15304505"/>
                <w:placeholder>
                  <w:docPart w:val="9FCD1DA49B7B404DBD0F5A0A28B49095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780CF1" w:rsidRPr="00A152EA">
                  <w:rPr>
                    <w:rStyle w:val="NormalFormularioCar"/>
                    <w:i/>
                    <w:color w:val="808080" w:themeColor="background1" w:themeShade="80"/>
                  </w:rPr>
                  <w:t>Marca o nombre comercial a utilizar.</w:t>
                </w:r>
              </w:sdtContent>
            </w:sdt>
          </w:p>
        </w:tc>
      </w:tr>
      <w:tr w:rsidR="00780CF1" w:rsidTr="00A93628">
        <w:trPr>
          <w:trHeight w:val="477"/>
          <w:jc w:val="center"/>
        </w:trPr>
        <w:tc>
          <w:tcPr>
            <w:tcW w:w="2093" w:type="dxa"/>
            <w:shd w:val="clear" w:color="auto" w:fill="D9D9D9" w:themeFill="background1" w:themeFillShade="D9"/>
            <w:vAlign w:val="center"/>
          </w:tcPr>
          <w:p w:rsidR="00780CF1" w:rsidRPr="00C67F6C" w:rsidRDefault="00780CF1" w:rsidP="0001104E">
            <w:pPr>
              <w:jc w:val="center"/>
              <w:rPr>
                <w:color w:val="A6A6A6" w:themeColor="background1" w:themeShade="A6"/>
              </w:rPr>
            </w:pPr>
            <w:r>
              <w:t>Materiales /composición</w:t>
            </w:r>
          </w:p>
        </w:tc>
        <w:tc>
          <w:tcPr>
            <w:tcW w:w="6141" w:type="dxa"/>
            <w:shd w:val="clear" w:color="auto" w:fill="F2F2F2" w:themeFill="background1" w:themeFillShade="F2"/>
          </w:tcPr>
          <w:p w:rsidR="00780CF1" w:rsidRPr="00A152EA" w:rsidRDefault="00375442" w:rsidP="00330CE1">
            <w:pPr>
              <w:rPr>
                <w:i/>
                <w:color w:val="808080" w:themeColor="background1" w:themeShade="80"/>
              </w:rPr>
            </w:pPr>
            <w:sdt>
              <w:sdtPr>
                <w:rPr>
                  <w:rStyle w:val="NormalFormularioCar"/>
                  <w:i/>
                  <w:color w:val="808080" w:themeColor="background1" w:themeShade="80"/>
                </w:rPr>
                <w:id w:val="15304491"/>
                <w:placeholder>
                  <w:docPart w:val="76FFE916B73B4D2194E5E085FE0294EA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780CF1" w:rsidRPr="00A152EA">
                  <w:rPr>
                    <w:rStyle w:val="NormalFormularioCar"/>
                    <w:i/>
                    <w:color w:val="808080" w:themeColor="background1" w:themeShade="80"/>
                  </w:rPr>
                  <w:t>Descripción de los principales componentes</w:t>
                </w:r>
                <w:r w:rsidR="00A152EA">
                  <w:rPr>
                    <w:rStyle w:val="NormalFormularioCar"/>
                    <w:i/>
                    <w:color w:val="808080" w:themeColor="background1" w:themeShade="80"/>
                  </w:rPr>
                  <w:t>/materias primas</w:t>
                </w:r>
                <w:r w:rsidR="00780CF1" w:rsidRPr="00A152EA">
                  <w:rPr>
                    <w:rStyle w:val="NormalFormularioCar"/>
                    <w:i/>
                    <w:color w:val="808080" w:themeColor="background1" w:themeShade="80"/>
                  </w:rPr>
                  <w:t xml:space="preserve"> del producto.</w:t>
                </w:r>
              </w:sdtContent>
            </w:sdt>
          </w:p>
        </w:tc>
      </w:tr>
      <w:tr w:rsidR="00A152EA" w:rsidTr="00A93628">
        <w:trPr>
          <w:trHeight w:val="477"/>
          <w:jc w:val="center"/>
        </w:trPr>
        <w:tc>
          <w:tcPr>
            <w:tcW w:w="2093" w:type="dxa"/>
            <w:shd w:val="clear" w:color="auto" w:fill="D9D9D9" w:themeFill="background1" w:themeFillShade="D9"/>
            <w:vAlign w:val="center"/>
          </w:tcPr>
          <w:p w:rsidR="00A152EA" w:rsidRDefault="00A152EA" w:rsidP="0001104E">
            <w:pPr>
              <w:jc w:val="center"/>
            </w:pPr>
            <w:r>
              <w:t>Proveedores</w:t>
            </w:r>
          </w:p>
        </w:tc>
        <w:tc>
          <w:tcPr>
            <w:tcW w:w="6141" w:type="dxa"/>
            <w:shd w:val="clear" w:color="auto" w:fill="F2F2F2" w:themeFill="background1" w:themeFillShade="F2"/>
          </w:tcPr>
          <w:p w:rsidR="00A152EA" w:rsidRPr="00A152EA" w:rsidRDefault="00A152EA" w:rsidP="00330CE1">
            <w:pPr>
              <w:rPr>
                <w:rStyle w:val="NormalFormularioCar"/>
                <w:i/>
                <w:color w:val="808080" w:themeColor="background1" w:themeShade="80"/>
              </w:rPr>
            </w:pPr>
            <w:r>
              <w:rPr>
                <w:rStyle w:val="NormalFormularioCar"/>
                <w:i/>
                <w:color w:val="808080" w:themeColor="background1" w:themeShade="80"/>
              </w:rPr>
              <w:t>Princ</w:t>
            </w:r>
            <w:r w:rsidR="00F57297">
              <w:rPr>
                <w:rStyle w:val="NormalFormularioCar"/>
                <w:i/>
                <w:color w:val="808080" w:themeColor="background1" w:themeShade="80"/>
              </w:rPr>
              <w:t>ipales empresas proveedoras</w:t>
            </w:r>
            <w:r>
              <w:rPr>
                <w:rStyle w:val="NormalFormularioCar"/>
                <w:i/>
                <w:color w:val="808080" w:themeColor="background1" w:themeShade="80"/>
              </w:rPr>
              <w:t xml:space="preserve"> de los materiales</w:t>
            </w:r>
            <w:r w:rsidR="00F57297">
              <w:rPr>
                <w:rStyle w:val="NormalFormularioCar"/>
                <w:i/>
                <w:color w:val="808080" w:themeColor="background1" w:themeShade="80"/>
              </w:rPr>
              <w:t xml:space="preserve"> y servicios</w:t>
            </w:r>
            <w:r>
              <w:rPr>
                <w:rStyle w:val="NormalFormularioCar"/>
                <w:i/>
                <w:color w:val="808080" w:themeColor="background1" w:themeShade="80"/>
              </w:rPr>
              <w:t xml:space="preserve"> necesarios para elaborar el producto.</w:t>
            </w:r>
          </w:p>
        </w:tc>
      </w:tr>
      <w:tr w:rsidR="00780CF1" w:rsidTr="00A93628">
        <w:trPr>
          <w:trHeight w:val="477"/>
          <w:jc w:val="center"/>
        </w:trPr>
        <w:tc>
          <w:tcPr>
            <w:tcW w:w="2093" w:type="dxa"/>
            <w:shd w:val="clear" w:color="auto" w:fill="D9D9D9" w:themeFill="background1" w:themeFillShade="D9"/>
            <w:vAlign w:val="center"/>
          </w:tcPr>
          <w:p w:rsidR="00780CF1" w:rsidRPr="00C67F6C" w:rsidRDefault="00780CF1" w:rsidP="0001104E">
            <w:pPr>
              <w:jc w:val="center"/>
              <w:rPr>
                <w:color w:val="A6A6A6" w:themeColor="background1" w:themeShade="A6"/>
              </w:rPr>
            </w:pPr>
            <w:r>
              <w:t>Tamaños/envases</w:t>
            </w:r>
          </w:p>
        </w:tc>
        <w:tc>
          <w:tcPr>
            <w:tcW w:w="6141" w:type="dxa"/>
            <w:shd w:val="clear" w:color="auto" w:fill="F2F2F2" w:themeFill="background1" w:themeFillShade="F2"/>
          </w:tcPr>
          <w:p w:rsidR="00780CF1" w:rsidRPr="00A152EA" w:rsidRDefault="00375442" w:rsidP="00330CE1">
            <w:pPr>
              <w:rPr>
                <w:i/>
                <w:color w:val="808080" w:themeColor="background1" w:themeShade="80"/>
              </w:rPr>
            </w:pPr>
            <w:sdt>
              <w:sdtPr>
                <w:rPr>
                  <w:rStyle w:val="NormalFormularioCar"/>
                  <w:i/>
                  <w:color w:val="808080" w:themeColor="background1" w:themeShade="80"/>
                </w:rPr>
                <w:id w:val="15304492"/>
                <w:placeholder>
                  <w:docPart w:val="9EEABA46702D43618A5B734631063380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780CF1" w:rsidRPr="00A152EA">
                  <w:rPr>
                    <w:rStyle w:val="NormalFormularioCar"/>
                    <w:i/>
                    <w:color w:val="808080" w:themeColor="background1" w:themeShade="80"/>
                  </w:rPr>
                  <w:t>Unitarios, cajas, blíster, etc…</w:t>
                </w:r>
              </w:sdtContent>
            </w:sdt>
          </w:p>
        </w:tc>
      </w:tr>
      <w:tr w:rsidR="00780CF1" w:rsidTr="00A93628">
        <w:trPr>
          <w:trHeight w:val="477"/>
          <w:jc w:val="center"/>
        </w:trPr>
        <w:tc>
          <w:tcPr>
            <w:tcW w:w="2093" w:type="dxa"/>
            <w:shd w:val="clear" w:color="auto" w:fill="D9D9D9" w:themeFill="background1" w:themeFillShade="D9"/>
            <w:vAlign w:val="center"/>
          </w:tcPr>
          <w:p w:rsidR="00780CF1" w:rsidRPr="00C67F6C" w:rsidRDefault="00780CF1" w:rsidP="0001104E">
            <w:pPr>
              <w:jc w:val="center"/>
              <w:rPr>
                <w:color w:val="A6A6A6" w:themeColor="background1" w:themeShade="A6"/>
              </w:rPr>
            </w:pPr>
            <w:r>
              <w:t>Características</w:t>
            </w:r>
          </w:p>
        </w:tc>
        <w:tc>
          <w:tcPr>
            <w:tcW w:w="6141" w:type="dxa"/>
            <w:shd w:val="clear" w:color="auto" w:fill="F2F2F2" w:themeFill="background1" w:themeFillShade="F2"/>
          </w:tcPr>
          <w:p w:rsidR="00780CF1" w:rsidRPr="00A152EA" w:rsidRDefault="00375442" w:rsidP="00330CE1">
            <w:pPr>
              <w:rPr>
                <w:i/>
                <w:color w:val="808080" w:themeColor="background1" w:themeShade="80"/>
              </w:rPr>
            </w:pPr>
            <w:sdt>
              <w:sdtPr>
                <w:rPr>
                  <w:rStyle w:val="NormalFormularioCar"/>
                  <w:i/>
                  <w:color w:val="808080" w:themeColor="background1" w:themeShade="80"/>
                </w:rPr>
                <w:id w:val="15304493"/>
                <w:placeholder>
                  <w:docPart w:val="60A5A8969ACA4BE5965D8148B6DCDC8E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780CF1" w:rsidRPr="00A152EA">
                  <w:rPr>
                    <w:rStyle w:val="NormalFormularioCar"/>
                    <w:i/>
                    <w:color w:val="808080" w:themeColor="background1" w:themeShade="80"/>
                  </w:rPr>
                  <w:t>Princ</w:t>
                </w:r>
                <w:r w:rsidR="003C68E5">
                  <w:rPr>
                    <w:rStyle w:val="NormalFormularioCar"/>
                    <w:i/>
                    <w:color w:val="808080" w:themeColor="background1" w:themeShade="80"/>
                  </w:rPr>
                  <w:t>ipales particularidades</w:t>
                </w:r>
                <w:r w:rsidR="00780CF1" w:rsidRPr="00A152EA">
                  <w:rPr>
                    <w:rStyle w:val="NormalFormularioCar"/>
                    <w:i/>
                    <w:color w:val="808080" w:themeColor="background1" w:themeShade="80"/>
                  </w:rPr>
                  <w:t xml:space="preserve"> del producto/servici</w:t>
                </w:r>
                <w:r w:rsidR="003C68E5">
                  <w:rPr>
                    <w:rStyle w:val="NormalFormularioCar"/>
                    <w:i/>
                    <w:color w:val="808080" w:themeColor="background1" w:themeShade="80"/>
                  </w:rPr>
                  <w:t>o: perecedero, bien de inversión, on-line, etc…</w:t>
                </w:r>
              </w:sdtContent>
            </w:sdt>
          </w:p>
        </w:tc>
      </w:tr>
      <w:tr w:rsidR="00780CF1" w:rsidTr="00A93628">
        <w:trPr>
          <w:trHeight w:val="477"/>
          <w:jc w:val="center"/>
        </w:trPr>
        <w:tc>
          <w:tcPr>
            <w:tcW w:w="2093" w:type="dxa"/>
            <w:shd w:val="clear" w:color="auto" w:fill="D9D9D9" w:themeFill="background1" w:themeFillShade="D9"/>
            <w:vAlign w:val="center"/>
          </w:tcPr>
          <w:p w:rsidR="00780CF1" w:rsidRPr="00C67F6C" w:rsidRDefault="00780CF1" w:rsidP="0001104E">
            <w:pPr>
              <w:jc w:val="center"/>
              <w:rPr>
                <w:color w:val="A6A6A6" w:themeColor="background1" w:themeShade="A6"/>
              </w:rPr>
            </w:pPr>
            <w:r>
              <w:t>Usos/prestaciones</w:t>
            </w:r>
          </w:p>
        </w:tc>
        <w:tc>
          <w:tcPr>
            <w:tcW w:w="6141" w:type="dxa"/>
            <w:shd w:val="clear" w:color="auto" w:fill="F2F2F2" w:themeFill="background1" w:themeFillShade="F2"/>
          </w:tcPr>
          <w:p w:rsidR="00780CF1" w:rsidRPr="00A152EA" w:rsidRDefault="00375442" w:rsidP="00330CE1">
            <w:pPr>
              <w:rPr>
                <w:i/>
                <w:color w:val="808080" w:themeColor="background1" w:themeShade="80"/>
              </w:rPr>
            </w:pPr>
            <w:sdt>
              <w:sdtPr>
                <w:rPr>
                  <w:rStyle w:val="NormalFormularioCar"/>
                  <w:i/>
                  <w:color w:val="808080" w:themeColor="background1" w:themeShade="80"/>
                </w:rPr>
                <w:id w:val="15304494"/>
                <w:placeholder>
                  <w:docPart w:val="17978DDE84B244F7BA531E613CAD2185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A152EA" w:rsidRPr="00A152EA">
                  <w:rPr>
                    <w:rStyle w:val="NormalFormularioCar"/>
                    <w:i/>
                    <w:color w:val="808080" w:themeColor="background1" w:themeShade="80"/>
                  </w:rPr>
                  <w:t>Principales funciones y destinos del producto/servicio.</w:t>
                </w:r>
              </w:sdtContent>
            </w:sdt>
          </w:p>
        </w:tc>
      </w:tr>
      <w:tr w:rsidR="00780CF1" w:rsidTr="00A93628">
        <w:trPr>
          <w:trHeight w:val="477"/>
          <w:jc w:val="center"/>
        </w:trPr>
        <w:tc>
          <w:tcPr>
            <w:tcW w:w="2093" w:type="dxa"/>
            <w:shd w:val="clear" w:color="auto" w:fill="D9D9D9" w:themeFill="background1" w:themeFillShade="D9"/>
            <w:vAlign w:val="center"/>
          </w:tcPr>
          <w:p w:rsidR="00780CF1" w:rsidRPr="00C67F6C" w:rsidRDefault="00780CF1" w:rsidP="0001104E">
            <w:pPr>
              <w:jc w:val="center"/>
              <w:rPr>
                <w:color w:val="A6A6A6" w:themeColor="background1" w:themeShade="A6"/>
              </w:rPr>
            </w:pPr>
            <w:r>
              <w:t>Ventajas competitivas</w:t>
            </w:r>
          </w:p>
        </w:tc>
        <w:tc>
          <w:tcPr>
            <w:tcW w:w="6141" w:type="dxa"/>
            <w:shd w:val="clear" w:color="auto" w:fill="F2F2F2" w:themeFill="background1" w:themeFillShade="F2"/>
          </w:tcPr>
          <w:p w:rsidR="00780CF1" w:rsidRPr="00A152EA" w:rsidRDefault="00375442" w:rsidP="00F57297">
            <w:pPr>
              <w:rPr>
                <w:i/>
                <w:color w:val="808080" w:themeColor="background1" w:themeShade="80"/>
              </w:rPr>
            </w:pPr>
            <w:sdt>
              <w:sdtPr>
                <w:rPr>
                  <w:rStyle w:val="NormalFormularioCar"/>
                  <w:i/>
                  <w:color w:val="808080" w:themeColor="background1" w:themeShade="80"/>
                </w:rPr>
                <w:id w:val="15304495"/>
                <w:placeholder>
                  <w:docPart w:val="3ABA30E1C3B24ED7B9D21CE00E457DBF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A152EA" w:rsidRPr="00A152EA">
                  <w:rPr>
                    <w:rStyle w:val="NormalFormularioCar"/>
                    <w:i/>
                    <w:color w:val="808080" w:themeColor="background1" w:themeShade="80"/>
                  </w:rPr>
                  <w:t>Características únicas y difer</w:t>
                </w:r>
                <w:r w:rsidR="0057668B">
                  <w:rPr>
                    <w:rStyle w:val="NormalFormularioCar"/>
                    <w:i/>
                    <w:color w:val="808080" w:themeColor="background1" w:themeShade="80"/>
                  </w:rPr>
                  <w:t>enciadoras del producto/servicio:</w:t>
                </w:r>
                <w:r w:rsidR="0057668B" w:rsidRPr="0057668B">
                  <w:rPr>
                    <w:rStyle w:val="NormalFormularioCar"/>
                    <w:i/>
                    <w:color w:val="808080" w:themeColor="background1" w:themeShade="80"/>
                  </w:rPr>
                  <w:t xml:space="preserve"> única, calidad superior, orientación al cliente, exclusividad de distribución, valor de marca, menor coste de producción, producto di</w:t>
                </w:r>
                <w:r w:rsidR="00F57297">
                  <w:rPr>
                    <w:rStyle w:val="NormalFormularioCar"/>
                    <w:i/>
                    <w:color w:val="808080" w:themeColor="background1" w:themeShade="80"/>
                  </w:rPr>
                  <w:t xml:space="preserve">ferenciado, patentes/copyright, </w:t>
                </w:r>
                <w:r w:rsidR="0057668B" w:rsidRPr="0057668B">
                  <w:rPr>
                    <w:rStyle w:val="NormalFormularioCar"/>
                    <w:i/>
                    <w:color w:val="808080" w:themeColor="background1" w:themeShade="80"/>
                  </w:rPr>
                  <w:t>know-how definido, etc.</w:t>
                </w:r>
              </w:sdtContent>
            </w:sdt>
          </w:p>
        </w:tc>
      </w:tr>
    </w:tbl>
    <w:p w:rsidR="00780CF1" w:rsidRDefault="00780CF1" w:rsidP="00330CE1">
      <w:pPr>
        <w:pStyle w:val="Ttulo2"/>
      </w:pPr>
      <w:bookmarkStart w:id="14" w:name="_Toc441479700"/>
      <w:r>
        <w:lastRenderedPageBreak/>
        <w:t>¿A qué tipo de mercado se dirige?</w:t>
      </w:r>
      <w:bookmarkEnd w:id="14"/>
    </w:p>
    <w:sdt>
      <w:sdtPr>
        <w:rPr>
          <w:rStyle w:val="NormalFormularioCar"/>
        </w:rPr>
        <w:id w:val="1272315"/>
        <w:placeholder>
          <w:docPart w:val="95A1A3023F884B1FBEAD5EB760878BA2"/>
        </w:placeholder>
      </w:sdtPr>
      <w:sdtEndPr>
        <w:rPr>
          <w:rStyle w:val="Fuentedeprrafopredeter"/>
        </w:rPr>
      </w:sdtEndPr>
      <w:sdtContent>
        <w:p w:rsidR="002448A6" w:rsidRDefault="00780CF1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 xml:space="preserve">Necesidades detectadas </w:t>
          </w:r>
          <w:r w:rsidR="002448A6">
            <w:rPr>
              <w:rStyle w:val="Textodelmarcadordeposicin"/>
              <w:i/>
            </w:rPr>
            <w:t>y be</w:t>
          </w:r>
          <w:r w:rsidR="00B7090C">
            <w:rPr>
              <w:rStyle w:val="Textodelmarcadordeposicin"/>
              <w:i/>
            </w:rPr>
            <w:t>neficios ofrecidos al cliente</w:t>
          </w:r>
          <w:r w:rsidR="002448A6">
            <w:rPr>
              <w:rStyle w:val="Textodelmarcadordeposicin"/>
              <w:i/>
            </w:rPr>
            <w:t>.</w:t>
          </w:r>
        </w:p>
        <w:p w:rsidR="00780CF1" w:rsidRDefault="002448A6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>M</w:t>
          </w:r>
          <w:r w:rsidR="00780CF1">
            <w:rPr>
              <w:rStyle w:val="Textodelmarcadordeposicin"/>
              <w:i/>
            </w:rPr>
            <w:t>ercado objetivo a abordar (particular, mayorista, minorista, etc…)</w:t>
          </w:r>
        </w:p>
        <w:p w:rsidR="002448A6" w:rsidRDefault="00A152EA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>Cliente objetivo: ta</w:t>
          </w:r>
          <w:r w:rsidR="00780CF1">
            <w:rPr>
              <w:rStyle w:val="Textodelmarcadordeposicin"/>
              <w:i/>
            </w:rPr>
            <w:t xml:space="preserve">maño, evolución, concentración, </w:t>
          </w:r>
          <w:r>
            <w:rPr>
              <w:rStyle w:val="Textodelmarcadordeposicin"/>
              <w:i/>
            </w:rPr>
            <w:t xml:space="preserve">segmentación, </w:t>
          </w:r>
          <w:r w:rsidR="00780CF1">
            <w:rPr>
              <w:rStyle w:val="Textodelmarcadordeposicin"/>
              <w:i/>
            </w:rPr>
            <w:t>diversificación, localización</w:t>
          </w:r>
          <w:r>
            <w:rPr>
              <w:rStyle w:val="Textodelmarcadordeposicin"/>
              <w:i/>
            </w:rPr>
            <w:t>, etc.</w:t>
          </w:r>
        </w:p>
        <w:p w:rsidR="002448A6" w:rsidRDefault="002448A6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>Razones por las que los clientes van a comprarle a Ud. y como fijará la fidelidad de sus clientes.</w:t>
          </w:r>
        </w:p>
        <w:p w:rsidR="00A152EA" w:rsidRDefault="00A152EA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 xml:space="preserve">Principales </w:t>
          </w:r>
          <w:r w:rsidR="00780CF1">
            <w:rPr>
              <w:rStyle w:val="Textodelmarcadordeposicin"/>
              <w:i/>
            </w:rPr>
            <w:t>clientes actuales</w:t>
          </w:r>
          <w:r>
            <w:rPr>
              <w:rStyle w:val="Textodelmarcadordeposicin"/>
              <w:i/>
            </w:rPr>
            <w:t>.</w:t>
          </w:r>
        </w:p>
        <w:p w:rsidR="00780CF1" w:rsidRDefault="00780CF1" w:rsidP="00330CE1">
          <w:r>
            <w:rPr>
              <w:rStyle w:val="Textodelmarcadordeposicin"/>
              <w:i/>
            </w:rPr>
            <w:t>Estado de las negociaciones con clientes potenciales.</w:t>
          </w:r>
          <w:r>
            <w:rPr>
              <w:rStyle w:val="Textodelmarcadordeposicin"/>
            </w:rPr>
            <w:t xml:space="preserve">                                             </w:t>
          </w:r>
        </w:p>
      </w:sdtContent>
    </w:sdt>
    <w:p w:rsidR="00A152EA" w:rsidRDefault="00A152EA" w:rsidP="00330CE1">
      <w:pPr>
        <w:pStyle w:val="Ttulo2"/>
      </w:pPr>
      <w:bookmarkStart w:id="15" w:name="_Toc441479701"/>
      <w:r>
        <w:t>¿Cuál es el modelo de negocio?</w:t>
      </w:r>
      <w:bookmarkEnd w:id="15"/>
    </w:p>
    <w:p w:rsidR="00A152EA" w:rsidRPr="00E14960" w:rsidRDefault="00375442" w:rsidP="00E14960">
      <w:pPr>
        <w:rPr>
          <w:rStyle w:val="Textodelmarcadordeposicin"/>
          <w:i/>
        </w:rPr>
      </w:pPr>
      <w:sdt>
        <w:sdtPr>
          <w:rPr>
            <w:rStyle w:val="NormalFormularioCar"/>
          </w:rPr>
          <w:id w:val="1272573"/>
          <w:placeholder>
            <w:docPart w:val="5C5BEC9E13AC4F75AEB17E739AE0790B"/>
          </w:placeholder>
        </w:sdtPr>
        <w:sdtEndPr>
          <w:rPr>
            <w:rStyle w:val="Textodelmarcadordeposicin"/>
            <w:i/>
            <w:color w:val="808080"/>
          </w:rPr>
        </w:sdtEndPr>
        <w:sdtContent>
          <w:r w:rsidR="00A152EA" w:rsidRPr="00E14960">
            <w:rPr>
              <w:rStyle w:val="Textodelmarcadordeposicin"/>
              <w:i/>
            </w:rPr>
            <w:t>Describir el modelo de negocio (</w:t>
          </w:r>
          <w:r w:rsidR="008A5E77">
            <w:rPr>
              <w:rStyle w:val="Textodelmarcadordeposicin"/>
              <w:i/>
            </w:rPr>
            <w:t>Franquicia, Industria</w:t>
          </w:r>
          <w:r w:rsidR="00A152EA" w:rsidRPr="00E14960">
            <w:rPr>
              <w:rStyle w:val="Textodelmarcadordeposicin"/>
              <w:i/>
            </w:rPr>
            <w:t xml:space="preserve">/Servicios, Rígido/Flexible, Tradicional, Autoservicio, Tecnológico, </w:t>
          </w:r>
          <w:r w:rsidR="003C68E5" w:rsidRPr="00E14960">
            <w:rPr>
              <w:rStyle w:val="Textodelmarcadordeposicin"/>
              <w:i/>
            </w:rPr>
            <w:t xml:space="preserve">Retail, Premium, SaaS, </w:t>
          </w:r>
          <w:r w:rsidR="00A152EA" w:rsidRPr="00E14960">
            <w:rPr>
              <w:rStyle w:val="Textodelmarcadordeposicin"/>
              <w:i/>
            </w:rPr>
            <w:t>etc</w:t>
          </w:r>
          <w:r w:rsidR="003C68E5" w:rsidRPr="00E14960">
            <w:rPr>
              <w:rStyle w:val="Textodelmarcadordeposicin"/>
              <w:i/>
            </w:rPr>
            <w:t>…</w:t>
          </w:r>
          <w:r w:rsidR="00A152EA" w:rsidRPr="00E14960">
            <w:rPr>
              <w:rStyle w:val="Textodelmarcadordeposicin"/>
              <w:i/>
            </w:rPr>
            <w:t>)</w:t>
          </w:r>
          <w:r w:rsidR="003C68E5" w:rsidRPr="00E14960">
            <w:rPr>
              <w:rStyle w:val="Textodelmarcadordeposicin"/>
              <w:i/>
            </w:rPr>
            <w:t>, y forma de obtener ingresos.</w:t>
          </w:r>
          <w:r w:rsidR="003C68E5">
            <w:rPr>
              <w:rStyle w:val="Textodelmarcadordeposicin"/>
              <w:i/>
            </w:rPr>
            <w:t xml:space="preserve"> </w:t>
          </w:r>
          <w:r w:rsidR="00A152EA" w:rsidRPr="00E14960">
            <w:rPr>
              <w:rStyle w:val="Textodelmarcadordeposicin"/>
              <w:i/>
            </w:rPr>
            <w:t xml:space="preserve">                               </w:t>
          </w:r>
        </w:sdtContent>
      </w:sdt>
      <w:r w:rsidR="00780CF1" w:rsidRPr="00E14960">
        <w:rPr>
          <w:rStyle w:val="Textodelmarcadordeposicin"/>
          <w:i/>
        </w:rPr>
        <w:t xml:space="preserve"> </w:t>
      </w:r>
    </w:p>
    <w:p w:rsidR="003C68E5" w:rsidRPr="00D105A8" w:rsidRDefault="003C68E5" w:rsidP="00D105A8">
      <w:pPr>
        <w:pStyle w:val="Ttulo2"/>
        <w:rPr>
          <w:rStyle w:val="Textodelmarcadordeposicin"/>
          <w:color w:val="auto"/>
        </w:rPr>
      </w:pPr>
      <w:bookmarkStart w:id="16" w:name="_Toc441479702"/>
      <w:r w:rsidRPr="00D105A8">
        <w:rPr>
          <w:rStyle w:val="Textodelmarcadordeposicin"/>
          <w:color w:val="auto"/>
        </w:rPr>
        <w:t>¿Cuál es el sector/mercado?</w:t>
      </w:r>
      <w:bookmarkEnd w:id="16"/>
    </w:p>
    <w:sdt>
      <w:sdtPr>
        <w:rPr>
          <w:rStyle w:val="NormalFormularioCar"/>
        </w:rPr>
        <w:id w:val="1272585"/>
        <w:placeholder>
          <w:docPart w:val="927FB10589864EA09094A6C8C9651599"/>
        </w:placeholder>
      </w:sdtPr>
      <w:sdtEndPr>
        <w:rPr>
          <w:rStyle w:val="Fuentedeprrafopredeter"/>
        </w:rPr>
      </w:sdtEndPr>
      <w:sdtContent>
        <w:p w:rsidR="003C68E5" w:rsidRDefault="003C68E5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>Comentarios generales sobre el entorno en que se desenvuelve la empresa y el mercado y sector de los productos/servicios ofrecidos, tamaño, evolución y crecimiento del mercado y del sector</w:t>
          </w:r>
          <w:r w:rsidR="002448A6">
            <w:rPr>
              <w:rStyle w:val="Textodelmarcadordeposicin"/>
              <w:i/>
            </w:rPr>
            <w:t>.</w:t>
          </w:r>
        </w:p>
        <w:p w:rsidR="003C68E5" w:rsidRDefault="003C68E5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 xml:space="preserve"> Principales</w:t>
          </w:r>
          <w:r w:rsidR="0057668B">
            <w:rPr>
              <w:rStyle w:val="Textodelmarcadordeposicin"/>
              <w:i/>
            </w:rPr>
            <w:t xml:space="preserve"> barreras de entrada del mercad:</w:t>
          </w:r>
          <w:r w:rsidR="0057668B" w:rsidRPr="0057668B">
            <w:rPr>
              <w:rStyle w:val="NormalFormularioCar"/>
              <w:i/>
              <w:color w:val="808080" w:themeColor="background1" w:themeShade="80"/>
            </w:rPr>
            <w:t xml:space="preserve"> inversión</w:t>
          </w:r>
          <w:r w:rsidR="00B533A1">
            <w:rPr>
              <w:rStyle w:val="NormalFormularioCar"/>
              <w:i/>
              <w:color w:val="808080" w:themeColor="background1" w:themeShade="80"/>
            </w:rPr>
            <w:t xml:space="preserve"> inicial</w:t>
          </w:r>
          <w:r w:rsidR="0057668B" w:rsidRPr="0057668B">
            <w:rPr>
              <w:rStyle w:val="NormalFormularioCar"/>
              <w:i/>
              <w:color w:val="808080" w:themeColor="background1" w:themeShade="80"/>
            </w:rPr>
            <w:t>,</w:t>
          </w:r>
          <w:r w:rsidR="00B533A1">
            <w:rPr>
              <w:rStyle w:val="NormalFormularioCar"/>
              <w:i/>
              <w:color w:val="808080" w:themeColor="background1" w:themeShade="80"/>
            </w:rPr>
            <w:t xml:space="preserve"> barreras legales y </w:t>
          </w:r>
          <w:r w:rsidR="0057668B" w:rsidRPr="0057668B">
            <w:rPr>
              <w:rStyle w:val="NormalFormularioCar"/>
              <w:i/>
              <w:color w:val="808080" w:themeColor="background1" w:themeShade="80"/>
            </w:rPr>
            <w:t>regulación, economías de escala,</w:t>
          </w:r>
          <w:r w:rsidR="00B533A1">
            <w:rPr>
              <w:rStyle w:val="NormalFormularioCar"/>
              <w:i/>
              <w:color w:val="808080" w:themeColor="background1" w:themeShade="80"/>
            </w:rPr>
            <w:t xml:space="preserve"> alianzas y acceso a proveedores y/o canales de distribución, </w:t>
          </w:r>
          <w:r w:rsidR="0057668B" w:rsidRPr="0057668B">
            <w:rPr>
              <w:rStyle w:val="NormalFormularioCar"/>
              <w:i/>
              <w:color w:val="808080" w:themeColor="background1" w:themeShade="80"/>
            </w:rPr>
            <w:t>ventajas a</w:t>
          </w:r>
          <w:r w:rsidR="0057668B">
            <w:rPr>
              <w:rStyle w:val="NormalFormularioCar"/>
              <w:i/>
              <w:color w:val="808080" w:themeColor="background1" w:themeShade="80"/>
            </w:rPr>
            <w:t>bsolutas de costes,</w:t>
          </w:r>
          <w:r w:rsidR="00B533A1">
            <w:rPr>
              <w:rStyle w:val="NormalFormularioCar"/>
              <w:i/>
              <w:color w:val="808080" w:themeColor="background1" w:themeShade="80"/>
            </w:rPr>
            <w:t xml:space="preserve"> posicionamiento y/o</w:t>
          </w:r>
          <w:r w:rsidR="0057668B">
            <w:rPr>
              <w:rStyle w:val="NormalFormularioCar"/>
              <w:i/>
              <w:color w:val="808080" w:themeColor="background1" w:themeShade="80"/>
            </w:rPr>
            <w:t xml:space="preserve"> fidelidad</w:t>
          </w:r>
          <w:r w:rsidR="0057668B" w:rsidRPr="0057668B">
            <w:rPr>
              <w:rStyle w:val="NormalFormularioCar"/>
              <w:i/>
              <w:color w:val="808080" w:themeColor="background1" w:themeShade="80"/>
            </w:rPr>
            <w:t xml:space="preserve"> de cliente, publicidad y marketing, I+D+i, costes irrecuperables, etc.)</w:t>
          </w:r>
          <w:r>
            <w:rPr>
              <w:rStyle w:val="Textodelmarcadordeposicin"/>
              <w:i/>
            </w:rPr>
            <w:t>.</w:t>
          </w:r>
        </w:p>
        <w:p w:rsidR="003C68E5" w:rsidRPr="003C68E5" w:rsidRDefault="003C68E5" w:rsidP="00330CE1">
          <w:r>
            <w:rPr>
              <w:rStyle w:val="Textodelmarcadordeposicin"/>
              <w:i/>
            </w:rPr>
            <w:t>Tendencias y Modas.</w:t>
          </w:r>
          <w:r>
            <w:rPr>
              <w:rStyle w:val="Textodelmarcadordeposicin"/>
            </w:rPr>
            <w:t xml:space="preserve">                                             </w:t>
          </w:r>
        </w:p>
      </w:sdtContent>
    </w:sdt>
    <w:p w:rsidR="003C68E5" w:rsidRDefault="003C68E5" w:rsidP="00330CE1">
      <w:pPr>
        <w:pStyle w:val="Ttulo2"/>
      </w:pPr>
      <w:bookmarkStart w:id="17" w:name="_Toc441479703"/>
      <w:r>
        <w:t>¿Cuáles son los principales competidores?</w:t>
      </w:r>
      <w:bookmarkEnd w:id="17"/>
    </w:p>
    <w:sdt>
      <w:sdtPr>
        <w:rPr>
          <w:rStyle w:val="NormalFormularioCar"/>
        </w:rPr>
        <w:id w:val="1272593"/>
        <w:placeholder>
          <w:docPart w:val="C993C60B8D6E438DA6C83B6D3CEE12DE"/>
        </w:placeholder>
      </w:sdtPr>
      <w:sdtEndPr>
        <w:rPr>
          <w:rStyle w:val="Fuentedeprrafopredeter"/>
        </w:rPr>
      </w:sdtEndPr>
      <w:sdtContent>
        <w:p w:rsidR="003C68E5" w:rsidRDefault="003C68E5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 xml:space="preserve">Señalar las empresas más importantes del sector. </w:t>
          </w:r>
        </w:p>
        <w:p w:rsidR="002448A6" w:rsidRDefault="003C68E5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>Identificar los competidores directos</w:t>
          </w:r>
          <w:r w:rsidR="00B533A1">
            <w:rPr>
              <w:rStyle w:val="Textodelmarcadordeposicin"/>
              <w:i/>
            </w:rPr>
            <w:t xml:space="preserve"> y los principales productos sustitutivos</w:t>
          </w:r>
          <w:r w:rsidR="002448A6">
            <w:rPr>
              <w:rStyle w:val="Textodelmarcadordeposicin"/>
              <w:i/>
            </w:rPr>
            <w:t>.</w:t>
          </w:r>
        </w:p>
        <w:p w:rsidR="00684719" w:rsidRPr="006E568D" w:rsidRDefault="002448A6" w:rsidP="00330CE1">
          <w:r>
            <w:rPr>
              <w:rStyle w:val="Textodelmarcadordeposicin"/>
              <w:i/>
            </w:rPr>
            <w:t>R</w:t>
          </w:r>
          <w:r w:rsidR="003C68E5">
            <w:rPr>
              <w:rStyle w:val="Textodelmarcadordeposicin"/>
              <w:i/>
            </w:rPr>
            <w:t xml:space="preserve">ealizar un análisis comparativo con los </w:t>
          </w:r>
          <w:r>
            <w:rPr>
              <w:rStyle w:val="Textodelmarcadordeposicin"/>
              <w:i/>
            </w:rPr>
            <w:t>competidores directos</w:t>
          </w:r>
          <w:r w:rsidR="003C68E5">
            <w:rPr>
              <w:rStyle w:val="Textodelmarcadordeposicin"/>
              <w:i/>
            </w:rPr>
            <w:t>: ventajas e inconvenientes respecto a la competencia, elementos diferenciadores, etc.</w:t>
          </w:r>
          <w:r w:rsidR="003C68E5">
            <w:rPr>
              <w:rStyle w:val="Textodelmarcadordeposicin"/>
            </w:rPr>
            <w:t xml:space="preserve">                                             </w:t>
          </w:r>
        </w:p>
      </w:sdtContent>
    </w:sdt>
    <w:p w:rsidR="006E568D" w:rsidRDefault="006E568D" w:rsidP="00330CE1">
      <w:pPr>
        <w:rPr>
          <w:b/>
        </w:rPr>
      </w:pPr>
    </w:p>
    <w:p w:rsidR="002448A6" w:rsidRDefault="002448A6" w:rsidP="00330CE1">
      <w:pPr>
        <w:rPr>
          <w:b/>
        </w:rPr>
      </w:pPr>
      <w:r w:rsidRPr="002448A6">
        <w:rPr>
          <w:b/>
        </w:rPr>
        <w:t>¿Cuál es el plan</w:t>
      </w:r>
      <w:r w:rsidR="00850ABE">
        <w:rPr>
          <w:b/>
        </w:rPr>
        <w:t>/estrategia</w:t>
      </w:r>
      <w:r w:rsidRPr="002448A6">
        <w:rPr>
          <w:b/>
        </w:rPr>
        <w:t xml:space="preserve"> comercial?</w:t>
      </w:r>
    </w:p>
    <w:sdt>
      <w:sdtPr>
        <w:rPr>
          <w:rStyle w:val="NormalFormularioCar"/>
        </w:rPr>
        <w:id w:val="1272853"/>
        <w:placeholder>
          <w:docPart w:val="4C43C203A71D4B31953374D241850D3B"/>
        </w:placeholder>
      </w:sdtPr>
      <w:sdtEndPr>
        <w:rPr>
          <w:rStyle w:val="Fuentedeprrafopredeter"/>
        </w:rPr>
      </w:sdtEndPr>
      <w:sdtContent>
        <w:p w:rsidR="00850ABE" w:rsidRDefault="00850ABE" w:rsidP="00330CE1">
          <w:pPr>
            <w:rPr>
              <w:rStyle w:val="Textodelmarcadordeposicin"/>
              <w:i/>
            </w:rPr>
          </w:pPr>
          <w:r w:rsidRPr="00850ABE">
            <w:rPr>
              <w:rStyle w:val="Textodelmarcadordeposicin"/>
              <w:i/>
            </w:rPr>
            <w:t xml:space="preserve">Estrategia </w:t>
          </w:r>
          <w:r>
            <w:rPr>
              <w:rStyle w:val="Textodelmarcadordeposicin"/>
              <w:i/>
            </w:rPr>
            <w:t>ventas:</w:t>
          </w:r>
          <w:r w:rsidRPr="00850ABE">
            <w:rPr>
              <w:rStyle w:val="Textodelmarcadordeposicin"/>
              <w:i/>
            </w:rPr>
            <w:t xml:space="preserve"> prec</w:t>
          </w:r>
          <w:r>
            <w:rPr>
              <w:rStyle w:val="Textodelmarcadordeposicin"/>
              <w:i/>
            </w:rPr>
            <w:t>ios, márgenes, descuentos, etc.</w:t>
          </w:r>
        </w:p>
        <w:p w:rsidR="00850ABE" w:rsidRDefault="00850ABE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>Marca y logotipos.</w:t>
          </w:r>
        </w:p>
        <w:p w:rsidR="00850ABE" w:rsidRDefault="00850ABE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>Esquema de comercialización.</w:t>
          </w:r>
        </w:p>
        <w:p w:rsidR="00850ABE" w:rsidRDefault="00850ABE" w:rsidP="00330CE1">
          <w:r w:rsidRPr="00850ABE">
            <w:rPr>
              <w:rStyle w:val="Textodelmarcadordeposicin"/>
              <w:i/>
            </w:rPr>
            <w:t xml:space="preserve">Gastos comerciales (fijos y variables).                                                 </w:t>
          </w:r>
        </w:p>
      </w:sdtContent>
    </w:sdt>
    <w:p w:rsidR="00850ABE" w:rsidRDefault="0053797B" w:rsidP="00330CE1">
      <w:pPr>
        <w:pStyle w:val="Ttulo2"/>
      </w:pPr>
      <w:bookmarkStart w:id="18" w:name="_Toc441479704"/>
      <w:r>
        <w:t>¿Cuáles son</w:t>
      </w:r>
      <w:r w:rsidR="00850ABE">
        <w:t xml:space="preserve"> los canales de distribución?</w:t>
      </w:r>
      <w:bookmarkEnd w:id="18"/>
    </w:p>
    <w:p w:rsidR="006E2DE1" w:rsidRDefault="006E2DE1" w:rsidP="006E2DE1">
      <w:pPr>
        <w:sectPr w:rsidR="006E2DE1" w:rsidSect="001B4FC7">
          <w:headerReference w:type="default" r:id="rId12"/>
          <w:footerReference w:type="default" r:id="rId13"/>
          <w:pgSz w:w="11906" w:h="16838"/>
          <w:pgMar w:top="1985" w:right="1701" w:bottom="1134" w:left="1701" w:header="709" w:footer="709" w:gutter="0"/>
          <w:cols w:space="708"/>
          <w:docGrid w:linePitch="360"/>
        </w:sectPr>
      </w:pPr>
    </w:p>
    <w:p w:rsidR="006E2DE1" w:rsidRDefault="006E2DE1" w:rsidP="006E568D">
      <w:pPr>
        <w:pStyle w:val="VietaFormulario"/>
        <w:numPr>
          <w:ilvl w:val="0"/>
          <w:numId w:val="0"/>
        </w:numPr>
        <w:sectPr w:rsidR="006E2DE1" w:rsidSect="001B4FC7">
          <w:type w:val="continuous"/>
          <w:pgSz w:w="11906" w:h="16838"/>
          <w:pgMar w:top="1985" w:right="1701" w:bottom="1134" w:left="1701" w:header="709" w:footer="709" w:gutter="0"/>
          <w:cols w:space="708"/>
          <w:docGrid w:linePitch="360"/>
        </w:sectPr>
      </w:pPr>
    </w:p>
    <w:p w:rsidR="006E2DE1" w:rsidRDefault="00861517" w:rsidP="006E2DE1">
      <w:pPr>
        <w:pStyle w:val="VietaFormulario"/>
        <w:numPr>
          <w:ilvl w:val="0"/>
          <w:numId w:val="0"/>
        </w:numPr>
        <w:ind w:firstLine="1134"/>
      </w:pPr>
      <w:r>
        <w:lastRenderedPageBreak/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6E2DE1">
        <w:instrText xml:space="preserve"> FORMCHECKBOX </w:instrText>
      </w:r>
      <w:r w:rsidR="00375442">
        <w:fldChar w:fldCharType="separate"/>
      </w:r>
      <w:r>
        <w:fldChar w:fldCharType="end"/>
      </w:r>
      <w:r w:rsidR="006E2DE1">
        <w:t xml:space="preserve"> Puntos de venta propios</w:t>
      </w:r>
    </w:p>
    <w:p w:rsidR="006E2DE1" w:rsidRDefault="00861517" w:rsidP="006E2DE1">
      <w:pPr>
        <w:pStyle w:val="VietaFormulario"/>
        <w:numPr>
          <w:ilvl w:val="0"/>
          <w:numId w:val="0"/>
        </w:numPr>
        <w:ind w:firstLine="1134"/>
      </w:pPr>
      <w:r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6E2DE1">
        <w:instrText xml:space="preserve"> FORMCHECKBOX </w:instrText>
      </w:r>
      <w:r w:rsidR="00375442">
        <w:fldChar w:fldCharType="separate"/>
      </w:r>
      <w:r>
        <w:fldChar w:fldCharType="end"/>
      </w:r>
      <w:r w:rsidR="006E2DE1">
        <w:t xml:space="preserve"> Venta directa</w:t>
      </w:r>
    </w:p>
    <w:p w:rsidR="006E2DE1" w:rsidRDefault="00861517" w:rsidP="006E2DE1">
      <w:pPr>
        <w:pStyle w:val="VietaFormulario"/>
        <w:numPr>
          <w:ilvl w:val="0"/>
          <w:numId w:val="0"/>
        </w:numPr>
        <w:ind w:firstLine="1134"/>
      </w:pPr>
      <w:r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6E2DE1">
        <w:instrText xml:space="preserve"> FORMCHECKBOX </w:instrText>
      </w:r>
      <w:r w:rsidR="00375442">
        <w:fldChar w:fldCharType="separate"/>
      </w:r>
      <w:r>
        <w:fldChar w:fldCharType="end"/>
      </w:r>
      <w:r w:rsidR="006E2DE1">
        <w:t xml:space="preserve"> Agentes de venta propios</w:t>
      </w:r>
    </w:p>
    <w:p w:rsidR="006E2DE1" w:rsidRDefault="00861517" w:rsidP="006E2DE1">
      <w:pPr>
        <w:pStyle w:val="VietaFormulario"/>
        <w:numPr>
          <w:ilvl w:val="0"/>
          <w:numId w:val="0"/>
        </w:numPr>
        <w:ind w:firstLine="1134"/>
      </w:pPr>
      <w:r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6E2DE1">
        <w:instrText xml:space="preserve"> FORMCHECKBOX </w:instrText>
      </w:r>
      <w:r w:rsidR="00375442">
        <w:fldChar w:fldCharType="separate"/>
      </w:r>
      <w:r>
        <w:fldChar w:fldCharType="end"/>
      </w:r>
      <w:r w:rsidR="006E2DE1">
        <w:t xml:space="preserve"> Agentes externos</w:t>
      </w:r>
    </w:p>
    <w:p w:rsidR="006E2DE1" w:rsidRDefault="00861517" w:rsidP="006E2DE1">
      <w:pPr>
        <w:pStyle w:val="VietaFormulario"/>
        <w:numPr>
          <w:ilvl w:val="0"/>
          <w:numId w:val="0"/>
        </w:numPr>
        <w:ind w:firstLine="1134"/>
      </w:pPr>
      <w:r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6E2DE1">
        <w:instrText xml:space="preserve"> FORMCHECKBOX </w:instrText>
      </w:r>
      <w:r w:rsidR="00375442">
        <w:fldChar w:fldCharType="separate"/>
      </w:r>
      <w:r>
        <w:fldChar w:fldCharType="end"/>
      </w:r>
      <w:r w:rsidR="006E2DE1">
        <w:t xml:space="preserve"> Distribuidores</w:t>
      </w:r>
    </w:p>
    <w:p w:rsidR="006E2DE1" w:rsidRDefault="00861517" w:rsidP="006E2DE1">
      <w:pPr>
        <w:pStyle w:val="VietaFormulario"/>
        <w:numPr>
          <w:ilvl w:val="0"/>
          <w:numId w:val="0"/>
        </w:numPr>
        <w:ind w:firstLine="1134"/>
      </w:pPr>
      <w:r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6E2DE1">
        <w:instrText xml:space="preserve"> FORMCHECKBOX </w:instrText>
      </w:r>
      <w:r w:rsidR="00375442">
        <w:fldChar w:fldCharType="separate"/>
      </w:r>
      <w:r>
        <w:fldChar w:fldCharType="end"/>
      </w:r>
      <w:r w:rsidR="006E2DE1">
        <w:t xml:space="preserve"> Vendedores al por mayor</w:t>
      </w:r>
    </w:p>
    <w:p w:rsidR="006E2DE1" w:rsidRDefault="00861517" w:rsidP="006E2DE1">
      <w:pPr>
        <w:pStyle w:val="VietaFormulario"/>
        <w:numPr>
          <w:ilvl w:val="0"/>
          <w:numId w:val="0"/>
        </w:numPr>
        <w:ind w:firstLine="1134"/>
      </w:pPr>
      <w:r>
        <w:lastRenderedPageBreak/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6E2DE1">
        <w:instrText xml:space="preserve"> FORMCHECKBOX </w:instrText>
      </w:r>
      <w:r w:rsidR="00375442">
        <w:fldChar w:fldCharType="separate"/>
      </w:r>
      <w:r>
        <w:fldChar w:fldCharType="end"/>
      </w:r>
      <w:r w:rsidR="006E2DE1">
        <w:t xml:space="preserve"> Importadores</w:t>
      </w:r>
    </w:p>
    <w:p w:rsidR="006E2DE1" w:rsidRDefault="00861517" w:rsidP="006E2DE1">
      <w:pPr>
        <w:pStyle w:val="VietaFormulario"/>
        <w:numPr>
          <w:ilvl w:val="0"/>
          <w:numId w:val="0"/>
        </w:numPr>
        <w:ind w:firstLine="1134"/>
      </w:pPr>
      <w:r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6E2DE1">
        <w:instrText xml:space="preserve"> FORMCHECKBOX </w:instrText>
      </w:r>
      <w:r w:rsidR="00375442">
        <w:fldChar w:fldCharType="separate"/>
      </w:r>
      <w:r>
        <w:fldChar w:fldCharType="end"/>
      </w:r>
      <w:r w:rsidR="006E2DE1">
        <w:t xml:space="preserve"> Comercio electrónico</w:t>
      </w:r>
    </w:p>
    <w:p w:rsidR="006E2DE1" w:rsidRDefault="00861517" w:rsidP="006E2DE1">
      <w:pPr>
        <w:pStyle w:val="VietaFormulario"/>
        <w:numPr>
          <w:ilvl w:val="0"/>
          <w:numId w:val="0"/>
        </w:numPr>
        <w:ind w:firstLine="1134"/>
      </w:pPr>
      <w:r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6E2DE1">
        <w:instrText xml:space="preserve"> FORMCHECKBOX </w:instrText>
      </w:r>
      <w:r w:rsidR="00375442">
        <w:fldChar w:fldCharType="separate"/>
      </w:r>
      <w:r>
        <w:fldChar w:fldCharType="end"/>
      </w:r>
      <w:r w:rsidR="006E2DE1">
        <w:t xml:space="preserve"> Franquicia</w:t>
      </w:r>
    </w:p>
    <w:p w:rsidR="006E2DE1" w:rsidRDefault="00861517" w:rsidP="006E2DE1">
      <w:pPr>
        <w:pStyle w:val="VietaFormulario"/>
        <w:numPr>
          <w:ilvl w:val="0"/>
          <w:numId w:val="0"/>
        </w:numPr>
        <w:ind w:firstLine="1134"/>
      </w:pPr>
      <w:r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6E2DE1">
        <w:instrText xml:space="preserve"> FORMCHECKBOX </w:instrText>
      </w:r>
      <w:r w:rsidR="00375442">
        <w:fldChar w:fldCharType="separate"/>
      </w:r>
      <w:r>
        <w:fldChar w:fldCharType="end"/>
      </w:r>
      <w:r w:rsidR="006E2DE1">
        <w:t xml:space="preserve"> Correo directo</w:t>
      </w:r>
    </w:p>
    <w:p w:rsidR="006E2DE1" w:rsidRDefault="00861517" w:rsidP="006E2DE1">
      <w:pPr>
        <w:pStyle w:val="VietaFormulario"/>
        <w:numPr>
          <w:ilvl w:val="0"/>
          <w:numId w:val="0"/>
        </w:numPr>
        <w:ind w:firstLine="1134"/>
      </w:pPr>
      <w:r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6E2DE1">
        <w:instrText xml:space="preserve"> FORMCHECKBOX </w:instrText>
      </w:r>
      <w:r w:rsidR="00375442">
        <w:fldChar w:fldCharType="separate"/>
      </w:r>
      <w:r>
        <w:fldChar w:fldCharType="end"/>
      </w:r>
      <w:r w:rsidR="006E2DE1">
        <w:t xml:space="preserve"> Centro de llamadas</w:t>
      </w:r>
    </w:p>
    <w:p w:rsidR="006E2DE1" w:rsidRDefault="00861517" w:rsidP="006E2DE1">
      <w:pPr>
        <w:pStyle w:val="VietaFormulario"/>
        <w:numPr>
          <w:ilvl w:val="0"/>
          <w:numId w:val="0"/>
        </w:numPr>
        <w:ind w:firstLine="1134"/>
      </w:pPr>
      <w:r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6E2DE1">
        <w:instrText xml:space="preserve"> FORMCHECKBOX </w:instrText>
      </w:r>
      <w:r w:rsidR="00375442">
        <w:fldChar w:fldCharType="separate"/>
      </w:r>
      <w:r>
        <w:fldChar w:fldCharType="end"/>
      </w:r>
      <w:r w:rsidR="006E2DE1">
        <w:t xml:space="preserve"> Otros</w:t>
      </w:r>
    </w:p>
    <w:p w:rsidR="006E2DE1" w:rsidRDefault="006E2DE1" w:rsidP="00330CE1">
      <w:pPr>
        <w:rPr>
          <w:b/>
        </w:rPr>
        <w:sectPr w:rsidR="006E2DE1" w:rsidSect="001B4FC7">
          <w:type w:val="continuous"/>
          <w:pgSz w:w="11906" w:h="16838"/>
          <w:pgMar w:top="1985" w:right="1701" w:bottom="1134" w:left="1701" w:header="709" w:footer="709" w:gutter="0"/>
          <w:cols w:num="2" w:space="708"/>
          <w:docGrid w:linePitch="360"/>
        </w:sectPr>
      </w:pPr>
    </w:p>
    <w:p w:rsidR="006E2DE1" w:rsidRDefault="006E2DE1" w:rsidP="00330CE1">
      <w:pPr>
        <w:rPr>
          <w:b/>
        </w:rPr>
      </w:pPr>
    </w:p>
    <w:p w:rsidR="00850ABE" w:rsidRDefault="00850ABE" w:rsidP="00942D84">
      <w:pPr>
        <w:pStyle w:val="Ttulo2"/>
      </w:pPr>
      <w:bookmarkStart w:id="19" w:name="_Toc441479705"/>
      <w:r>
        <w:t>¿Cuál es el plan de promoción?</w:t>
      </w:r>
      <w:bookmarkEnd w:id="19"/>
    </w:p>
    <w:sdt>
      <w:sdtPr>
        <w:rPr>
          <w:rStyle w:val="NormalFormularioCar"/>
        </w:rPr>
        <w:id w:val="15284348"/>
        <w:placeholder>
          <w:docPart w:val="0453163B6E9340EFA38276C827759384"/>
        </w:placeholder>
      </w:sdtPr>
      <w:sdtEndPr>
        <w:rPr>
          <w:rStyle w:val="Fuentedeprrafopredeter"/>
        </w:rPr>
      </w:sdtEndPr>
      <w:sdtContent>
        <w:p w:rsidR="006D3623" w:rsidRPr="006D3623" w:rsidRDefault="006D3623" w:rsidP="006D3623">
          <w:pPr>
            <w:rPr>
              <w:i/>
              <w:color w:val="808080"/>
            </w:rPr>
          </w:pPr>
          <w:r w:rsidRPr="006D3623">
            <w:rPr>
              <w:rStyle w:val="Textodelmarcadordeposicin"/>
              <w:i/>
            </w:rPr>
            <w:t>Promoción y comunicación con el cliente (publicidad tradicional, marketing directo,</w:t>
          </w:r>
          <w:r>
            <w:rPr>
              <w:rStyle w:val="Textodelmarcadordeposicin"/>
              <w:i/>
            </w:rPr>
            <w:t xml:space="preserve"> marketing on-line,</w:t>
          </w:r>
          <w:r w:rsidRPr="006D3623">
            <w:rPr>
              <w:rStyle w:val="Textodelmarcadordeposicin"/>
              <w:i/>
            </w:rPr>
            <w:t xml:space="preserve"> relaciones públicas, exposiciones y ferias, visitas, etc.).                                                        </w:t>
          </w:r>
        </w:p>
      </w:sdtContent>
    </w:sdt>
    <w:p w:rsidR="00850ABE" w:rsidRDefault="00850ABE" w:rsidP="00330CE1">
      <w:pPr>
        <w:pStyle w:val="Ttulo2"/>
      </w:pPr>
      <w:bookmarkStart w:id="20" w:name="_Toc441479706"/>
      <w:r>
        <w:lastRenderedPageBreak/>
        <w:t>¿Cuál es la proyección internacional?</w:t>
      </w:r>
      <w:bookmarkEnd w:id="20"/>
    </w:p>
    <w:sdt>
      <w:sdtPr>
        <w:rPr>
          <w:rStyle w:val="NormalFormularioCar"/>
        </w:rPr>
        <w:id w:val="1272909"/>
        <w:placeholder>
          <w:docPart w:val="B91801576CEB4C64BBC8234E1DD7C769"/>
        </w:placeholder>
      </w:sdtPr>
      <w:sdtEndPr>
        <w:rPr>
          <w:rStyle w:val="Fuentedeprrafopredeter"/>
        </w:rPr>
      </w:sdtEndPr>
      <w:sdtContent>
        <w:p w:rsidR="00850ABE" w:rsidRDefault="00850ABE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>Capacidad exportadora actual y futura.</w:t>
          </w:r>
        </w:p>
        <w:p w:rsidR="00850ABE" w:rsidRDefault="00850ABE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>Representación de las exportaciones sobre la facturación total.</w:t>
          </w:r>
        </w:p>
        <w:p w:rsidR="00850ABE" w:rsidRDefault="00850ABE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>Departamento de exportación.</w:t>
          </w:r>
        </w:p>
        <w:p w:rsidR="00850ABE" w:rsidRDefault="00850ABE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>Web y perfiles sociales en varios idiomas.</w:t>
          </w:r>
        </w:p>
        <w:p w:rsidR="00850ABE" w:rsidRDefault="00850ABE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 xml:space="preserve">Identificar </w:t>
          </w:r>
          <w:r w:rsidR="003E214A">
            <w:rPr>
              <w:rStyle w:val="Textodelmarcadordeposicin"/>
              <w:i/>
            </w:rPr>
            <w:t xml:space="preserve">los </w:t>
          </w:r>
          <w:r w:rsidR="006E568D">
            <w:rPr>
              <w:rStyle w:val="Textodelmarcadordeposicin"/>
              <w:i/>
            </w:rPr>
            <w:t>países objetivo</w:t>
          </w:r>
          <w:r>
            <w:rPr>
              <w:rStyle w:val="Textodelmarcadordeposicin"/>
              <w:i/>
            </w:rPr>
            <w:t>.</w:t>
          </w:r>
        </w:p>
        <w:p w:rsidR="00850ABE" w:rsidRPr="00850ABE" w:rsidRDefault="00850ABE" w:rsidP="00330CE1">
          <w:r>
            <w:rPr>
              <w:rStyle w:val="Textodelmarcadordeposicin"/>
              <w:i/>
            </w:rPr>
            <w:t>Sucursales, filiales o establecimientos en el exterior.</w:t>
          </w:r>
        </w:p>
      </w:sdtContent>
    </w:sdt>
    <w:p w:rsidR="008D22C2" w:rsidRDefault="008D22C2" w:rsidP="00330CE1">
      <w:pPr>
        <w:pStyle w:val="Ttulo2"/>
      </w:pPr>
      <w:bookmarkStart w:id="21" w:name="_Toc441479707"/>
      <w:r>
        <w:t>¿Cuál es la estrategia I+D+i?</w:t>
      </w:r>
      <w:bookmarkEnd w:id="21"/>
    </w:p>
    <w:sdt>
      <w:sdtPr>
        <w:rPr>
          <w:rStyle w:val="NormalFormularioCar"/>
        </w:rPr>
        <w:id w:val="1272981"/>
        <w:placeholder>
          <w:docPart w:val="63271853908F4772A7AF2917FF7BA9D1"/>
        </w:placeholder>
      </w:sdtPr>
      <w:sdtEndPr>
        <w:rPr>
          <w:rStyle w:val="Fuentedeprrafopredeter"/>
        </w:rPr>
      </w:sdtEndPr>
      <w:sdtContent>
        <w:p w:rsidR="003D1841" w:rsidRDefault="003D1841" w:rsidP="00330CE1">
          <w:pPr>
            <w:rPr>
              <w:rStyle w:val="NormalFormularioCar"/>
            </w:rPr>
          </w:pPr>
          <w:r>
            <w:rPr>
              <w:rStyle w:val="Textodelmarcadordeposicin"/>
              <w:i/>
            </w:rPr>
            <w:t>Patentes, marcas, homologaciones, certificaciones, etc…</w:t>
          </w:r>
        </w:p>
        <w:p w:rsidR="008D22C2" w:rsidRDefault="008D22C2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>Departamento propio de I+D+i.</w:t>
          </w:r>
        </w:p>
        <w:p w:rsidR="00F747E7" w:rsidRPr="00F747E7" w:rsidRDefault="008D22C2" w:rsidP="00330CE1">
          <w:pPr>
            <w:rPr>
              <w:i/>
              <w:color w:val="808080"/>
            </w:rPr>
          </w:pPr>
          <w:r>
            <w:rPr>
              <w:rStyle w:val="Textodelmarcadordeposicin"/>
              <w:i/>
            </w:rPr>
            <w:t>Proyectos desarrollados o a desarrollar.</w:t>
          </w:r>
        </w:p>
      </w:sdtContent>
    </w:sdt>
    <w:p w:rsidR="001B4FC7" w:rsidRDefault="001B4FC7" w:rsidP="00684719">
      <w:pPr>
        <w:pStyle w:val="Ttulo1"/>
      </w:pPr>
    </w:p>
    <w:p w:rsidR="003D1841" w:rsidRDefault="0093199D" w:rsidP="00684719">
      <w:pPr>
        <w:pStyle w:val="Ttulo1"/>
      </w:pPr>
      <w:bookmarkStart w:id="22" w:name="_Toc441479708"/>
      <w:r>
        <w:t>4</w:t>
      </w:r>
      <w:r w:rsidR="003D1841" w:rsidRPr="00AD3114">
        <w:t xml:space="preserve">. </w:t>
      </w:r>
      <w:r w:rsidR="003D1841">
        <w:t>RECURSOS HUMANOS Y MATERIALES</w:t>
      </w:r>
      <w:bookmarkEnd w:id="22"/>
    </w:p>
    <w:p w:rsidR="003D1841" w:rsidRDefault="003D1841" w:rsidP="00330CE1">
      <w:pPr>
        <w:pStyle w:val="Ttulo2"/>
      </w:pPr>
      <w:bookmarkStart w:id="23" w:name="_Toc441479709"/>
      <w:r>
        <w:t>¿Qué infraestructura necesita y cuál dispone?</w:t>
      </w:r>
      <w:bookmarkEnd w:id="23"/>
    </w:p>
    <w:sdt>
      <w:sdtPr>
        <w:rPr>
          <w:rStyle w:val="NormalFormularioCar"/>
        </w:rPr>
        <w:id w:val="1273001"/>
        <w:placeholder>
          <w:docPart w:val="91CDBAC3EACE4648B2D1FCC0124084C6"/>
        </w:placeholder>
      </w:sdtPr>
      <w:sdtEndPr>
        <w:rPr>
          <w:rStyle w:val="Fuentedeprrafopredeter"/>
        </w:rPr>
      </w:sdtEndPr>
      <w:sdtContent>
        <w:p w:rsidR="003D1841" w:rsidRDefault="003D1841" w:rsidP="00330CE1">
          <w:r w:rsidRPr="003D1841">
            <w:rPr>
              <w:rStyle w:val="Textodelmarcadordeposicin"/>
              <w:i/>
            </w:rPr>
            <w:t xml:space="preserve">Descripción de la logística o infraestructura necesaria: instalaciones, bienes de equipo, locales y oficinas, centros de producción, elementos de transporte, equipos informáticos, mobiliario, comunicaciones, derechos de traspaso, </w:t>
          </w:r>
          <w:r w:rsidR="006D3623">
            <w:rPr>
              <w:rStyle w:val="Textodelmarcadordeposicin"/>
              <w:i/>
            </w:rPr>
            <w:t xml:space="preserve">canon de franquicia, </w:t>
          </w:r>
          <w:r w:rsidRPr="003D1841">
            <w:rPr>
              <w:rStyle w:val="Textodelmarcadordeposicin"/>
              <w:i/>
            </w:rPr>
            <w:t xml:space="preserve">depósitos y fianzas, gastos de puesta en marcha, stock, etc.                                             </w:t>
          </w:r>
        </w:p>
      </w:sdtContent>
    </w:sdt>
    <w:p w:rsidR="003D1841" w:rsidRDefault="003D1841" w:rsidP="00330CE1">
      <w:pPr>
        <w:pStyle w:val="Ttulo2"/>
      </w:pPr>
      <w:bookmarkStart w:id="24" w:name="_Toc441479710"/>
      <w:r>
        <w:t>¿Qué volumen de empleo requiere?</w:t>
      </w:r>
      <w:bookmarkEnd w:id="24"/>
    </w:p>
    <w:sdt>
      <w:sdtPr>
        <w:rPr>
          <w:rStyle w:val="NormalFormularioCar"/>
        </w:rPr>
        <w:id w:val="1273009"/>
      </w:sdtPr>
      <w:sdtEndPr>
        <w:rPr>
          <w:rStyle w:val="Fuentedeprrafopredeter"/>
        </w:rPr>
      </w:sdtEndPr>
      <w:sdtContent>
        <w:p w:rsidR="00F747E7" w:rsidRDefault="00F747E7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>Volumen de empleo actual.</w:t>
          </w:r>
        </w:p>
        <w:p w:rsidR="00F747E7" w:rsidRDefault="00F747E7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>Volumen de empleo necesario.</w:t>
          </w:r>
        </w:p>
        <w:p w:rsidR="00F747E7" w:rsidRDefault="00F747E7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>Tipología de puestos de trabajo.</w:t>
          </w:r>
        </w:p>
        <w:p w:rsidR="0057668B" w:rsidRDefault="00F747E7" w:rsidP="00330CE1">
          <w:pPr>
            <w:rPr>
              <w:rStyle w:val="Textodelmarcadordeposicin"/>
              <w:i/>
            </w:rPr>
          </w:pPr>
          <w:r>
            <w:rPr>
              <w:rStyle w:val="Textodelmarcadordeposicin"/>
              <w:i/>
            </w:rPr>
            <w:t>Plantilla y costes laborales.</w:t>
          </w:r>
        </w:p>
        <w:p w:rsidR="003D1841" w:rsidRPr="00F747E7" w:rsidRDefault="0057668B" w:rsidP="00330CE1">
          <w:pPr>
            <w:rPr>
              <w:i/>
              <w:color w:val="808080"/>
            </w:rPr>
          </w:pPr>
          <w:r>
            <w:rPr>
              <w:rStyle w:val="Textodelmarcadordeposicin"/>
              <w:i/>
            </w:rPr>
            <w:t>Políticas retributivas del personal.</w:t>
          </w:r>
        </w:p>
      </w:sdtContent>
    </w:sdt>
    <w:p w:rsidR="0057668B" w:rsidRDefault="0053797B" w:rsidP="00330CE1">
      <w:pPr>
        <w:pStyle w:val="Ttulo2"/>
      </w:pPr>
      <w:bookmarkStart w:id="25" w:name="_Toc441479711"/>
      <w:r>
        <w:t>¿Cuál es</w:t>
      </w:r>
      <w:r w:rsidR="0057668B">
        <w:t xml:space="preserve"> la estructura organizativa?</w:t>
      </w:r>
      <w:bookmarkEnd w:id="25"/>
    </w:p>
    <w:sdt>
      <w:sdtPr>
        <w:rPr>
          <w:rStyle w:val="NormalFormularioCar"/>
        </w:rPr>
        <w:id w:val="1273191"/>
      </w:sdtPr>
      <w:sdtEndPr>
        <w:rPr>
          <w:rStyle w:val="Fuentedeprrafopredeter"/>
        </w:rPr>
      </w:sdtEndPr>
      <w:sdtContent>
        <w:p w:rsidR="0057668B" w:rsidRPr="00F747E7" w:rsidRDefault="0057668B" w:rsidP="00330CE1">
          <w:pPr>
            <w:rPr>
              <w:i/>
              <w:color w:val="808080"/>
            </w:rPr>
          </w:pPr>
          <w:r>
            <w:rPr>
              <w:rStyle w:val="Textodelmarcadordeposicin"/>
              <w:i/>
            </w:rPr>
            <w:t>Organigrama de la empresa.</w:t>
          </w:r>
          <w:r w:rsidRPr="0057668B">
            <w:rPr>
              <w:rStyle w:val="Textodelmarcadordeposicin"/>
              <w:i/>
            </w:rPr>
            <w:t xml:space="preserve">                                             </w:t>
          </w:r>
        </w:p>
      </w:sdtContent>
    </w:sdt>
    <w:p w:rsidR="00634334" w:rsidRPr="00764A99" w:rsidRDefault="00634334" w:rsidP="00330CE1">
      <w:pPr>
        <w:pStyle w:val="VietaFormulario"/>
        <w:numPr>
          <w:ilvl w:val="0"/>
          <w:numId w:val="0"/>
        </w:numPr>
        <w:ind w:left="360"/>
        <w:jc w:val="both"/>
      </w:pPr>
    </w:p>
    <w:sectPr w:rsidR="00634334" w:rsidRPr="00764A99" w:rsidSect="001B4FC7">
      <w:type w:val="continuous"/>
      <w:pgSz w:w="11906" w:h="16838"/>
      <w:pgMar w:top="1985" w:right="170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75442" w:rsidRDefault="00375442" w:rsidP="007B4966">
      <w:pPr>
        <w:spacing w:before="0" w:after="0"/>
      </w:pPr>
      <w:r>
        <w:separator/>
      </w:r>
    </w:p>
  </w:endnote>
  <w:endnote w:type="continuationSeparator" w:id="0">
    <w:p w:rsidR="00375442" w:rsidRDefault="00375442" w:rsidP="007B4966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6302" w:rsidRDefault="00446302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778919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:rsidR="008A5E77" w:rsidRDefault="00B730AC" w:rsidP="0097221C">
        <w:pPr>
          <w:pStyle w:val="Piedepgina"/>
          <w:pBdr>
            <w:top w:val="single" w:sz="4" w:space="1" w:color="D9D9D9" w:themeColor="background1" w:themeShade="D9"/>
          </w:pBdr>
          <w:tabs>
            <w:tab w:val="clear" w:pos="8504"/>
            <w:tab w:val="right" w:pos="9781"/>
          </w:tabs>
          <w:ind w:right="-1277"/>
          <w:jc w:val="center"/>
          <w:rPr>
            <w:color w:val="7F7F7F" w:themeColor="background1" w:themeShade="7F"/>
            <w:spacing w:val="60"/>
            <w:sz w:val="14"/>
            <w:szCs w:val="14"/>
          </w:rPr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16608" behindDoc="0" locked="0" layoutInCell="1" allowOverlap="1">
                  <wp:simplePos x="0" y="0"/>
                  <wp:positionH relativeFrom="column">
                    <wp:posOffset>5346065</wp:posOffset>
                  </wp:positionH>
                  <wp:positionV relativeFrom="paragraph">
                    <wp:posOffset>3058160</wp:posOffset>
                  </wp:positionV>
                  <wp:extent cx="1185545" cy="944880"/>
                  <wp:effectExtent l="2540" t="635" r="2540" b="0"/>
                  <wp:wrapNone/>
                  <wp:docPr id="525" name="Text Box 7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185545" cy="9448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A5E77" w:rsidRDefault="008A5E77" w:rsidP="005B7BA2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>
                                    <wp:extent cx="1048327" cy="752061"/>
                                    <wp:effectExtent l="19050" t="0" r="0" b="0"/>
                                    <wp:docPr id="627" name="Imagen 6" descr="C:\Documents and Settings\angelc\Escritorio\vermultimedia.jpg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" descr="C:\Documents and Settings\angelc\Escritorio\vermultimedia.jpg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"/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51180" cy="75410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20000</wp14:pctHeight>
                  </wp14:sizeRelV>
                </wp:anchor>
              </w:drawing>
            </mc:Choice>
            <mc:Fallback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73" o:spid="_x0000_s1031" type="#_x0000_t202" style="position:absolute;left:0;text-align:left;margin-left:420.95pt;margin-top:240.8pt;width:93.35pt;height:74.4pt;z-index:2517166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" stroked="f">
                  <v:textbox style="mso-fit-shape-to-text:t">
                    <w:txbxContent>
                      <w:p w:rsidR="008A5E77" w:rsidRDefault="008A5E77" w:rsidP="005B7BA2"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1048327" cy="752061"/>
                              <wp:effectExtent l="19050" t="0" r="0" b="0"/>
                              <wp:docPr id="627" name="Imagen 6" descr="C:\Documents and Settings\angelc\Escritorio\vermultimedia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 descr="C:\Documents and Settings\angelc\Escritorio\vermultimedia.jp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051180" cy="75410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715584" behindDoc="0" locked="0" layoutInCell="1" allowOverlap="1">
                  <wp:simplePos x="0" y="0"/>
                  <wp:positionH relativeFrom="column">
                    <wp:posOffset>8242935</wp:posOffset>
                  </wp:positionH>
                  <wp:positionV relativeFrom="paragraph">
                    <wp:posOffset>24765</wp:posOffset>
                  </wp:positionV>
                  <wp:extent cx="1185545" cy="944880"/>
                  <wp:effectExtent l="3810" t="0" r="1270" b="1905"/>
                  <wp:wrapNone/>
                  <wp:docPr id="524" name="Text Box 7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185545" cy="9448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A5E77" w:rsidRDefault="008A5E77" w:rsidP="005B7BA2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>
                                    <wp:extent cx="1048327" cy="752061"/>
                                    <wp:effectExtent l="19050" t="0" r="0" b="0"/>
                                    <wp:docPr id="628" name="Imagen 6" descr="C:\Documents and Settings\angelc\Escritorio\vermultimedia.jpg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" descr="C:\Documents and Settings\angelc\Escritorio\vermultimedia.jpg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"/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51180" cy="75410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20000</wp14:pctHeight>
                  </wp14:sizeRelV>
                </wp:anchor>
              </w:drawing>
            </mc:Choice>
            <mc:Fallback>
              <w:pict>
                <v:shape id="Text Box 72" o:spid="_x0000_s1032" type="#_x0000_t202" style="position:absolute;left:0;text-align:left;margin-left:649.05pt;margin-top:1.95pt;width:93.35pt;height:74.4pt;z-index:2517155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" stroked="f">
                  <v:textbox style="mso-fit-shape-to-text:t">
                    <w:txbxContent>
                      <w:p w:rsidR="008A5E77" w:rsidRDefault="008A5E77" w:rsidP="005B7BA2"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1048327" cy="752061"/>
                              <wp:effectExtent l="19050" t="0" r="0" b="0"/>
                              <wp:docPr id="628" name="Imagen 6" descr="C:\Documents and Settings\angelc\Escritorio\vermultimedia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 descr="C:\Documents and Settings\angelc\Escritorio\vermultimedia.jp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051180" cy="75410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 w:rsidR="00861517" w:rsidRPr="004A5E42">
          <w:rPr>
            <w:sz w:val="14"/>
            <w:szCs w:val="14"/>
          </w:rPr>
          <w:fldChar w:fldCharType="begin"/>
        </w:r>
        <w:r w:rsidR="008A5E77" w:rsidRPr="004A5E42">
          <w:rPr>
            <w:sz w:val="14"/>
            <w:szCs w:val="14"/>
          </w:rPr>
          <w:instrText xml:space="preserve"> PAGE   \* MERGEFORMAT </w:instrText>
        </w:r>
        <w:r w:rsidR="00861517" w:rsidRPr="004A5E42">
          <w:rPr>
            <w:sz w:val="14"/>
            <w:szCs w:val="14"/>
          </w:rPr>
          <w:fldChar w:fldCharType="separate"/>
        </w:r>
        <w:r>
          <w:rPr>
            <w:noProof/>
            <w:sz w:val="14"/>
            <w:szCs w:val="14"/>
          </w:rPr>
          <w:t>5</w:t>
        </w:r>
        <w:r w:rsidR="00861517" w:rsidRPr="004A5E42">
          <w:rPr>
            <w:sz w:val="14"/>
            <w:szCs w:val="14"/>
          </w:rPr>
          <w:fldChar w:fldCharType="end"/>
        </w:r>
        <w:r w:rsidR="008A5E77" w:rsidRPr="004A5E42">
          <w:rPr>
            <w:sz w:val="14"/>
            <w:szCs w:val="14"/>
          </w:rPr>
          <w:t xml:space="preserve"> | </w:t>
        </w:r>
        <w:r w:rsidR="008A5E77" w:rsidRPr="004A5E42">
          <w:rPr>
            <w:color w:val="7F7F7F" w:themeColor="background1" w:themeShade="7F"/>
            <w:spacing w:val="60"/>
            <w:sz w:val="14"/>
            <w:szCs w:val="14"/>
          </w:rPr>
          <w:t>Página</w:t>
        </w:r>
      </w:p>
      <w:p w:rsidR="008A5E77" w:rsidRDefault="00B730AC" w:rsidP="0097221C">
        <w:pPr>
          <w:pStyle w:val="Piedepgina"/>
          <w:pBdr>
            <w:top w:val="single" w:sz="4" w:space="1" w:color="D9D9D9" w:themeColor="background1" w:themeShade="D9"/>
          </w:pBdr>
          <w:tabs>
            <w:tab w:val="clear" w:pos="8504"/>
            <w:tab w:val="right" w:pos="9781"/>
          </w:tabs>
          <w:ind w:right="-1277"/>
          <w:jc w:val="center"/>
        </w:pPr>
        <w:r>
          <w:rPr>
            <w:noProof/>
            <w:color w:val="7F7F7F" w:themeColor="background1" w:themeShade="7F"/>
            <w:spacing w:val="60"/>
          </w:rPr>
          <mc:AlternateContent>
            <mc:Choice Requires="wps">
              <w:drawing>
                <wp:anchor distT="0" distB="0" distL="114300" distR="114300" simplePos="0" relativeHeight="251717632" behindDoc="0" locked="0" layoutInCell="1" allowOverlap="1">
                  <wp:simplePos x="0" y="0"/>
                  <wp:positionH relativeFrom="column">
                    <wp:posOffset>5469890</wp:posOffset>
                  </wp:positionH>
                  <wp:positionV relativeFrom="paragraph">
                    <wp:posOffset>2907665</wp:posOffset>
                  </wp:positionV>
                  <wp:extent cx="1185545" cy="944880"/>
                  <wp:effectExtent l="2540" t="2540" r="2540" b="0"/>
                  <wp:wrapNone/>
                  <wp:docPr id="523" name="Text Box 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185545" cy="9448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8A5E77" w:rsidRDefault="008A5E77" w:rsidP="0057069B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>
                                    <wp:extent cx="1048327" cy="752061"/>
                                    <wp:effectExtent l="19050" t="0" r="0" b="0"/>
                                    <wp:docPr id="629" name="Imagen 6" descr="C:\Documents and Settings\angelc\Escritorio\vermultimedia.jpg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" descr="C:\Documents and Settings\angelc\Escritorio\vermultimedia.jpg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"/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51180" cy="75410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noFill/>
                                              <a:miter lim="800000"/>
                                              <a:headEnd/>
                                              <a:tailEnd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20000</wp14:pctHeight>
                  </wp14:sizeRelV>
                </wp:anchor>
              </w:drawing>
            </mc:Choice>
            <mc:Fallback>
              <w:pict>
                <v:shape id="Text Box 74" o:spid="_x0000_s1033" type="#_x0000_t202" style="position:absolute;left:0;text-align:left;margin-left:430.7pt;margin-top:228.95pt;width:93.35pt;height:74.4pt;z-index:2517176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" stroked="f">
                  <v:textbox style="mso-fit-shape-to-text:t">
                    <w:txbxContent>
                      <w:p w:rsidR="008A5E77" w:rsidRDefault="008A5E77" w:rsidP="0057069B">
                        <w:r>
                          <w:rPr>
                            <w:noProof/>
                          </w:rPr>
                          <w:drawing>
                            <wp:inline distT="0" distB="0" distL="0" distR="0">
                              <wp:extent cx="1048327" cy="752061"/>
                              <wp:effectExtent l="19050" t="0" r="0" b="0"/>
                              <wp:docPr id="629" name="Imagen 6" descr="C:\Documents and Settings\angelc\Escritorio\vermultimedia.jp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 descr="C:\Documents and Settings\angelc\Escritorio\vermultimedia.jp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051180" cy="75410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</w:p>
    </w:sdtContent>
  </w:sdt>
  <w:p w:rsidR="008A5E77" w:rsidRDefault="00B730AC">
    <w:pPr>
      <w:pStyle w:val="Piedepgina"/>
    </w:pPr>
    <w:r>
      <w:rPr>
        <w:noProof/>
      </w:rPr>
      <mc:AlternateContent>
        <mc:Choice Requires="wps">
          <w:drawing>
            <wp:anchor distT="0" distB="0" distL="114300" distR="114300" simplePos="0" relativeHeight="251719680" behindDoc="0" locked="0" layoutInCell="1" allowOverlap="1">
              <wp:simplePos x="0" y="0"/>
              <wp:positionH relativeFrom="column">
                <wp:posOffset>5459095</wp:posOffset>
              </wp:positionH>
              <wp:positionV relativeFrom="paragraph">
                <wp:posOffset>3014980</wp:posOffset>
              </wp:positionV>
              <wp:extent cx="1185545" cy="944880"/>
              <wp:effectExtent l="1270" t="0" r="3810" b="2540"/>
              <wp:wrapNone/>
              <wp:docPr id="522" name="Text Box 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85545" cy="9448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A5E77" w:rsidRDefault="008A5E77" w:rsidP="00F3031B">
                          <w:r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1048327" cy="752061"/>
                                <wp:effectExtent l="19050" t="0" r="0" b="0"/>
                                <wp:docPr id="630" name="Imagen 6" descr="C:\Documents and Settings\angelc\Escritorio\vermultimedia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6" descr="C:\Documents and Settings\angelc\Escritorio\vermultimedia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051180" cy="754108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id="Text Box 76" o:spid="_x0000_s1034" type="#_x0000_t202" style="position:absolute;left:0;text-align:left;margin-left:429.85pt;margin-top:237.4pt;width:93.35pt;height:74.4pt;z-index:2517196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" stroked="f">
              <v:textbox style="mso-fit-shape-to-text:t">
                <w:txbxContent>
                  <w:p w:rsidR="008A5E77" w:rsidRDefault="008A5E77" w:rsidP="00F3031B">
                    <w:r>
                      <w:rPr>
                        <w:noProof/>
                      </w:rPr>
                      <w:drawing>
                        <wp:inline distT="0" distB="0" distL="0" distR="0">
                          <wp:extent cx="1048327" cy="752061"/>
                          <wp:effectExtent l="19050" t="0" r="0" b="0"/>
                          <wp:docPr id="630" name="Imagen 6" descr="C:\Documents and Settings\angelc\Escritorio\vermultimedia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6" descr="C:\Documents and Settings\angelc\Escritorio\vermultimedia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051180" cy="754108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75442" w:rsidRDefault="00375442" w:rsidP="007B4966">
      <w:pPr>
        <w:spacing w:before="0" w:after="0"/>
      </w:pPr>
      <w:r>
        <w:separator/>
      </w:r>
    </w:p>
  </w:footnote>
  <w:footnote w:type="continuationSeparator" w:id="0">
    <w:p w:rsidR="00375442" w:rsidRDefault="00375442" w:rsidP="007B4966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5E77" w:rsidRDefault="00B730AC">
    <w:pPr>
      <w:pStyle w:val="Encabezado"/>
    </w:pPr>
    <w:r>
      <w:rPr>
        <w:noProof/>
      </w:rPr>
      <mc:AlternateContent>
        <mc:Choice Requires="wps">
          <w:drawing>
            <wp:anchor distT="0" distB="0" distL="114300" distR="114300" simplePos="0" relativeHeight="251721728" behindDoc="0" locked="0" layoutInCell="1" allowOverlap="1">
              <wp:simplePos x="0" y="0"/>
              <wp:positionH relativeFrom="column">
                <wp:posOffset>2040890</wp:posOffset>
              </wp:positionH>
              <wp:positionV relativeFrom="paragraph">
                <wp:posOffset>-419100</wp:posOffset>
              </wp:positionV>
              <wp:extent cx="1336675" cy="795655"/>
              <wp:effectExtent l="12065" t="9525" r="13335" b="13970"/>
              <wp:wrapNone/>
              <wp:docPr id="529" name="Text Box 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36675" cy="79565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A5E77" w:rsidRDefault="008A5E77" w:rsidP="00EB6ABC">
                          <w:pPr>
                            <w:ind w:left="426" w:right="-692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681295" cy="638175"/>
                                <wp:effectExtent l="19050" t="0" r="4505" b="0"/>
                                <wp:docPr id="155" name="Imagen 1" descr="U:\LINEAS DE FINANCIACIÓN\Línea Pyme-Finanzas\Linea Pyme Finanzas\ZZZZ MICRO SODI\Logos\logo  corporativo blanco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U:\LINEAS DE FINANCIACIÓN\Línea Pyme-Finanzas\Linea Pyme Finanzas\ZZZZ MICRO SODI\Logos\logo  corporativo blanco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685381" cy="642002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1" o:spid="_x0000_s1027" type="#_x0000_t202" style="position:absolute;left:0;text-align:left;margin-left:160.7pt;margin-top:-33pt;width:105.25pt;height:62.6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" strokecolor="white [3212]">
              <v:textbox>
                <w:txbxContent>
                  <w:p w:rsidR="008A5E77" w:rsidRDefault="008A5E77" w:rsidP="00EB6ABC">
                    <w:pPr>
                      <w:ind w:left="426" w:right="-692"/>
                    </w:pPr>
                    <w:r>
                      <w:rPr>
                        <w:noProof/>
                      </w:rPr>
                      <w:drawing>
                        <wp:inline distT="0" distB="0" distL="0" distR="0">
                          <wp:extent cx="681295" cy="638175"/>
                          <wp:effectExtent l="19050" t="0" r="4505" b="0"/>
                          <wp:docPr id="155" name="Imagen 1" descr="U:\LINEAS DE FINANCIACIÓN\Línea Pyme-Finanzas\Linea Pyme Finanzas\ZZZZ MICRO SODI\Logos\logo  corporativo blanco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U:\LINEAS DE FINANCIACIÓN\Línea Pyme-Finanzas\Linea Pyme Finanzas\ZZZZ MICRO SODI\Logos\logo  corporativo blanco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685381" cy="64200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column">
                <wp:posOffset>-1280160</wp:posOffset>
              </wp:positionH>
              <wp:positionV relativeFrom="paragraph">
                <wp:posOffset>-506095</wp:posOffset>
              </wp:positionV>
              <wp:extent cx="1466850" cy="1121410"/>
              <wp:effectExtent l="0" t="0" r="3810" b="3810"/>
              <wp:wrapNone/>
              <wp:docPr id="528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66850" cy="11214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A5E77" w:rsidRDefault="008A5E77" w:rsidP="0097221C">
                          <w:pPr>
                            <w:jc w:val="center"/>
                          </w:pPr>
                          <w:r w:rsidRPr="00B655FE"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942975" cy="942975"/>
                                <wp:effectExtent l="19050" t="0" r="9525" b="0"/>
                                <wp:docPr id="7" name="Imagen 15" descr="Logo inverCLM_def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5" descr="Logo inverCLM_def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2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942975" cy="9429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7" o:spid="_x0000_s1028" type="#_x0000_t202" style="position:absolute;left:0;text-align:left;margin-left:-100.8pt;margin-top:-39.85pt;width:115.5pt;height:88.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" stroked="f">
              <v:textbox>
                <w:txbxContent>
                  <w:p w:rsidR="008A5E77" w:rsidRDefault="008A5E77" w:rsidP="0097221C">
                    <w:pPr>
                      <w:jc w:val="center"/>
                    </w:pPr>
                    <w:r w:rsidRPr="00B655FE">
                      <w:rPr>
                        <w:noProof/>
                      </w:rPr>
                      <w:drawing>
                        <wp:inline distT="0" distB="0" distL="0" distR="0">
                          <wp:extent cx="942975" cy="942975"/>
                          <wp:effectExtent l="19050" t="0" r="9525" b="0"/>
                          <wp:docPr id="7" name="Imagen 15" descr="Logo inverCLM_def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5" descr="Logo inverCLM_def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942975" cy="9429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4844415</wp:posOffset>
              </wp:positionH>
              <wp:positionV relativeFrom="paragraph">
                <wp:posOffset>-419100</wp:posOffset>
              </wp:positionV>
              <wp:extent cx="1657350" cy="779145"/>
              <wp:effectExtent l="0" t="0" r="3810" b="1905"/>
              <wp:wrapNone/>
              <wp:docPr id="527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7350" cy="779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A5E77" w:rsidRDefault="008A5E77" w:rsidP="0097221C">
                          <w:r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1422399" cy="609600"/>
                                <wp:effectExtent l="19050" t="0" r="6351" b="0"/>
                                <wp:docPr id="22" name="Imagen 1" descr="C:\Users\Laura\AppData\Local\Microsoft\Windows\Temporary Internet Files\Content.IE5\EJQ06OAP\Logotipo FEDER NUEVO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1" descr="C:\Users\Laura\AppData\Local\Microsoft\Windows\Temporary Internet Files\Content.IE5\EJQ06OAP\Logotipo FEDER NUEVO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430986" cy="613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8" o:spid="_x0000_s1029" type="#_x0000_t202" style="position:absolute;left:0;text-align:left;margin-left:381.45pt;margin-top:-33pt;width:130.5pt;height:61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" stroked="f">
              <v:textbox>
                <w:txbxContent>
                  <w:p w:rsidR="008A5E77" w:rsidRDefault="008A5E77" w:rsidP="0097221C">
                    <w:r>
                      <w:rPr>
                        <w:noProof/>
                      </w:rPr>
                      <w:drawing>
                        <wp:inline distT="0" distB="0" distL="0" distR="0">
                          <wp:extent cx="1422399" cy="609600"/>
                          <wp:effectExtent l="19050" t="0" r="6351" b="0"/>
                          <wp:docPr id="22" name="Imagen 1" descr="C:\Users\Laura\AppData\Local\Microsoft\Windows\Temporary Internet Files\Content.IE5\EJQ06OAP\Logotipo FEDER NUEVO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1" descr="C:\Users\Laura\AppData\Local\Microsoft\Windows\Temporary Internet Files\Content.IE5\EJQ06OAP\Logotipo FEDER NUEVO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3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30986" cy="613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30AC" w:rsidRDefault="00B730AC" w:rsidP="00B730AC">
    <w:r>
      <w:rPr>
        <w:noProof/>
      </w:rPr>
      <w:drawing>
        <wp:inline distT="0" distB="0" distL="0" distR="0" wp14:anchorId="449E9B7E" wp14:editId="13BFFE2D">
          <wp:extent cx="1217719" cy="504825"/>
          <wp:effectExtent l="0" t="0" r="0" b="0"/>
          <wp:docPr id="455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FCLM_transparen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16349" cy="50425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</w:t>
    </w:r>
    <w:r>
      <w:rPr>
        <w:noProof/>
      </w:rPr>
      <w:drawing>
        <wp:inline distT="0" distB="0" distL="0" distR="0" wp14:anchorId="39231702" wp14:editId="12367CA0">
          <wp:extent cx="1575405" cy="484327"/>
          <wp:effectExtent l="0" t="0" r="0" b="0"/>
          <wp:docPr id="456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aval transparente-color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5610" cy="48746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</w:t>
    </w:r>
    <w:r>
      <w:rPr>
        <w:noProof/>
      </w:rPr>
      <w:drawing>
        <wp:inline distT="0" distB="0" distL="0" distR="0" wp14:anchorId="4F57B1E2" wp14:editId="725007EF">
          <wp:extent cx="885825" cy="535922"/>
          <wp:effectExtent l="0" t="0" r="0" b="0"/>
          <wp:docPr id="457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SODICAMAN_200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5431" cy="54173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</w:t>
    </w:r>
    <w:r>
      <w:rPr>
        <w:noProof/>
      </w:rPr>
      <w:drawing>
        <wp:inline distT="0" distB="0" distL="0" distR="0" wp14:anchorId="034D5E0E" wp14:editId="4A1DE6B9">
          <wp:extent cx="1447800" cy="492702"/>
          <wp:effectExtent l="0" t="0" r="0" b="0"/>
          <wp:docPr id="458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EDER octubre-2017.pn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630" cy="49264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446302" w:rsidRDefault="00446302">
    <w:pPr>
      <w:pStyle w:val="Encabezado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30AC" w:rsidRDefault="00B730AC" w:rsidP="00B730AC">
    <w:r>
      <w:rPr>
        <w:noProof/>
      </w:rPr>
      <w:drawing>
        <wp:inline distT="0" distB="0" distL="0" distR="0" wp14:anchorId="5D670C37" wp14:editId="554C70AC">
          <wp:extent cx="1217719" cy="504825"/>
          <wp:effectExtent l="0" t="0" r="0" b="0"/>
          <wp:docPr id="518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FCLM_transparen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16349" cy="50425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</w:t>
    </w:r>
    <w:r>
      <w:rPr>
        <w:noProof/>
      </w:rPr>
      <w:drawing>
        <wp:inline distT="0" distB="0" distL="0" distR="0" wp14:anchorId="708B5664" wp14:editId="2C7E275A">
          <wp:extent cx="1575405" cy="484327"/>
          <wp:effectExtent l="0" t="0" r="0" b="0"/>
          <wp:docPr id="519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aval transparente-color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5610" cy="48746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</w:t>
    </w:r>
    <w:r>
      <w:rPr>
        <w:noProof/>
      </w:rPr>
      <w:drawing>
        <wp:inline distT="0" distB="0" distL="0" distR="0" wp14:anchorId="7EB86642" wp14:editId="0337E585">
          <wp:extent cx="885825" cy="535922"/>
          <wp:effectExtent l="0" t="0" r="0" b="0"/>
          <wp:docPr id="520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SODICAMAN_200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5431" cy="54173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</w:t>
    </w:r>
    <w:r>
      <w:rPr>
        <w:noProof/>
      </w:rPr>
      <w:drawing>
        <wp:inline distT="0" distB="0" distL="0" distR="0" wp14:anchorId="126CD63E" wp14:editId="7463C178">
          <wp:extent cx="1447800" cy="492702"/>
          <wp:effectExtent l="0" t="0" r="0" b="0"/>
          <wp:docPr id="52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EDER octubre-2017.pn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630" cy="49264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8A5E77" w:rsidRDefault="00B730AC">
    <w:pPr>
      <w:pStyle w:val="Encabezado"/>
    </w:pPr>
    <w:r>
      <w:rPr>
        <w:noProof/>
      </w:rPr>
      <mc:AlternateContent>
        <mc:Choice Requires="wps">
          <w:drawing>
            <wp:anchor distT="0" distB="0" distL="114300" distR="114300" simplePos="0" relativeHeight="251710464" behindDoc="0" locked="0" layoutInCell="1" allowOverlap="1">
              <wp:simplePos x="0" y="0"/>
              <wp:positionH relativeFrom="column">
                <wp:posOffset>8005445</wp:posOffset>
              </wp:positionH>
              <wp:positionV relativeFrom="paragraph">
                <wp:posOffset>-307975</wp:posOffset>
              </wp:positionV>
              <wp:extent cx="1657350" cy="779145"/>
              <wp:effectExtent l="4445" t="0" r="0" b="0"/>
              <wp:wrapNone/>
              <wp:docPr id="526" name="Text Box 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7350" cy="779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A5E77" w:rsidRDefault="008A5E77" w:rsidP="0097221C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59B4ADE8" wp14:editId="03808FC7">
                                <wp:extent cx="1422399" cy="609600"/>
                                <wp:effectExtent l="19050" t="0" r="6351" b="0"/>
                                <wp:docPr id="476" name="Imagen 1" descr="C:\Users\Laura\AppData\Local\Microsoft\Windows\Temporary Internet Files\Content.IE5\EJQ06OAP\Logotipo FEDER NUEVO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1" descr="C:\Users\Laura\AppData\Local\Microsoft\Windows\Temporary Internet Files\Content.IE5\EJQ06OAP\Logotipo FEDER NUEVO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5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430986" cy="6132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8" o:spid="_x0000_s1030" type="#_x0000_t202" style="position:absolute;left:0;text-align:left;margin-left:630.35pt;margin-top:-24.25pt;width:130.5pt;height:61.3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" stroked="f">
              <v:textbox>
                <w:txbxContent>
                  <w:p w:rsidR="008A5E77" w:rsidRDefault="008A5E77" w:rsidP="0097221C">
                    <w:r>
                      <w:rPr>
                        <w:noProof/>
                      </w:rPr>
                      <w:drawing>
                        <wp:inline distT="0" distB="0" distL="0" distR="0" wp14:anchorId="59B4ADE8" wp14:editId="03808FC7">
                          <wp:extent cx="1422399" cy="609600"/>
                          <wp:effectExtent l="19050" t="0" r="6351" b="0"/>
                          <wp:docPr id="476" name="Imagen 1" descr="C:\Users\Laura\AppData\Local\Microsoft\Windows\Temporary Internet Files\Content.IE5\EJQ06OAP\Logotipo FEDER NUEVO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1" descr="C:\Users\Laura\AppData\Local\Microsoft\Windows\Temporary Internet Files\Content.IE5\EJQ06OAP\Logotipo FEDER NUEVO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5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30986" cy="6132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5D66DC"/>
    <w:multiLevelType w:val="hybridMultilevel"/>
    <w:tmpl w:val="C7823DE8"/>
    <w:lvl w:ilvl="0" w:tplc="402684CE">
      <w:start w:val="1"/>
      <w:numFmt w:val="bullet"/>
      <w:pStyle w:val="VietaFormulario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FBD4021"/>
    <w:multiLevelType w:val="hybridMultilevel"/>
    <w:tmpl w:val="320A2BE6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2CD4AD1"/>
    <w:multiLevelType w:val="hybridMultilevel"/>
    <w:tmpl w:val="112AFD8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42265B2"/>
    <w:multiLevelType w:val="hybridMultilevel"/>
    <w:tmpl w:val="2FD69F12"/>
    <w:lvl w:ilvl="0" w:tplc="226E3810">
      <w:start w:val="1"/>
      <w:numFmt w:val="bullet"/>
      <w:pStyle w:val="vieta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2B6E5BB5"/>
    <w:multiLevelType w:val="hybridMultilevel"/>
    <w:tmpl w:val="10C4AF0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0BB3DBF"/>
    <w:multiLevelType w:val="hybridMultilevel"/>
    <w:tmpl w:val="108E9C5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1FE1F40"/>
    <w:multiLevelType w:val="hybridMultilevel"/>
    <w:tmpl w:val="2C60DEF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6D25758"/>
    <w:multiLevelType w:val="hybridMultilevel"/>
    <w:tmpl w:val="430ECAC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1587FDD"/>
    <w:multiLevelType w:val="hybridMultilevel"/>
    <w:tmpl w:val="2A881C5E"/>
    <w:lvl w:ilvl="0" w:tplc="AB60FC9E">
      <w:start w:val="1"/>
      <w:numFmt w:val="bullet"/>
      <w:pStyle w:val="Ttulo3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7112AE7"/>
    <w:multiLevelType w:val="multilevel"/>
    <w:tmpl w:val="DBEA408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ascii="Verdana" w:hAnsi="Verdana" w:hint="default"/>
        <w:sz w:val="20"/>
        <w:szCs w:val="20"/>
      </w:rPr>
    </w:lvl>
    <w:lvl w:ilvl="2">
      <w:start w:val="1"/>
      <w:numFmt w:val="decimal"/>
      <w:isLgl/>
      <w:lvlText w:val="%1.%2.%3."/>
      <w:lvlJc w:val="left"/>
      <w:pPr>
        <w:ind w:left="22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0">
    <w:nsid w:val="4E293274"/>
    <w:multiLevelType w:val="hybridMultilevel"/>
    <w:tmpl w:val="4A0C2A58"/>
    <w:lvl w:ilvl="0" w:tplc="0C0A0003">
      <w:start w:val="1"/>
      <w:numFmt w:val="bullet"/>
      <w:lvlText w:val="o"/>
      <w:lvlJc w:val="left"/>
      <w:pPr>
        <w:ind w:left="1353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11">
    <w:nsid w:val="67673A8A"/>
    <w:multiLevelType w:val="hybridMultilevel"/>
    <w:tmpl w:val="029C91D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92D304D"/>
    <w:multiLevelType w:val="hybridMultilevel"/>
    <w:tmpl w:val="D3CAA37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A975F3E"/>
    <w:multiLevelType w:val="hybridMultilevel"/>
    <w:tmpl w:val="3F867968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C3C538E"/>
    <w:multiLevelType w:val="hybridMultilevel"/>
    <w:tmpl w:val="63B6D91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9"/>
  </w:num>
  <w:num w:numId="4">
    <w:abstractNumId w:val="1"/>
  </w:num>
  <w:num w:numId="5">
    <w:abstractNumId w:val="0"/>
  </w:num>
  <w:num w:numId="6">
    <w:abstractNumId w:val="0"/>
  </w:num>
  <w:num w:numId="7">
    <w:abstractNumId w:val="0"/>
  </w:num>
  <w:num w:numId="8">
    <w:abstractNumId w:val="10"/>
  </w:num>
  <w:num w:numId="9">
    <w:abstractNumId w:val="8"/>
  </w:num>
  <w:num w:numId="10">
    <w:abstractNumId w:val="13"/>
  </w:num>
  <w:num w:numId="11">
    <w:abstractNumId w:val="2"/>
  </w:num>
  <w:num w:numId="12">
    <w:abstractNumId w:val="5"/>
  </w:num>
  <w:num w:numId="13">
    <w:abstractNumId w:val="7"/>
  </w:num>
  <w:num w:numId="14">
    <w:abstractNumId w:val="14"/>
  </w:num>
  <w:num w:numId="15">
    <w:abstractNumId w:val="11"/>
  </w:num>
  <w:num w:numId="16">
    <w:abstractNumId w:val="6"/>
  </w:num>
  <w:num w:numId="1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ttachedTemplate r:id="rId1"/>
  <w:documentProtection w:edit="forms" w:enforcement="1" w:cryptProviderType="rsaFull" w:cryptAlgorithmClass="hash" w:cryptAlgorithmType="typeAny" w:cryptAlgorithmSid="4" w:cryptSpinCount="100000" w:hash="QYsw0mCScgEwuSKaGwFwq5g2iZ8=" w:salt="bjtRhWKu6vEa6LKoDKhBEA=="/>
  <w:defaultTabStop w:val="708"/>
  <w:hyphenationZone w:val="425"/>
  <w:drawingGridHorizontalSpacing w:val="9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D167A"/>
    <w:rsid w:val="0001104E"/>
    <w:rsid w:val="000137EE"/>
    <w:rsid w:val="00023412"/>
    <w:rsid w:val="0002527C"/>
    <w:rsid w:val="00036815"/>
    <w:rsid w:val="00037B31"/>
    <w:rsid w:val="0004021E"/>
    <w:rsid w:val="0008507D"/>
    <w:rsid w:val="000969D8"/>
    <w:rsid w:val="000C172E"/>
    <w:rsid w:val="000F3496"/>
    <w:rsid w:val="000F6423"/>
    <w:rsid w:val="001155E1"/>
    <w:rsid w:val="00162F10"/>
    <w:rsid w:val="001676DE"/>
    <w:rsid w:val="00184FD8"/>
    <w:rsid w:val="001B4FC7"/>
    <w:rsid w:val="001D4E1F"/>
    <w:rsid w:val="001E4A26"/>
    <w:rsid w:val="002158B2"/>
    <w:rsid w:val="002203E0"/>
    <w:rsid w:val="002211A5"/>
    <w:rsid w:val="002219CF"/>
    <w:rsid w:val="0022660A"/>
    <w:rsid w:val="00232565"/>
    <w:rsid w:val="002448A6"/>
    <w:rsid w:val="002550C0"/>
    <w:rsid w:val="002820A9"/>
    <w:rsid w:val="00291599"/>
    <w:rsid w:val="002E7DC2"/>
    <w:rsid w:val="00330CE1"/>
    <w:rsid w:val="003656C0"/>
    <w:rsid w:val="00375442"/>
    <w:rsid w:val="00394A2A"/>
    <w:rsid w:val="00396856"/>
    <w:rsid w:val="003A4141"/>
    <w:rsid w:val="003A5C73"/>
    <w:rsid w:val="003B0532"/>
    <w:rsid w:val="003B0685"/>
    <w:rsid w:val="003B7755"/>
    <w:rsid w:val="003C4DA3"/>
    <w:rsid w:val="003C5F8B"/>
    <w:rsid w:val="003C68E5"/>
    <w:rsid w:val="003D1841"/>
    <w:rsid w:val="003D796D"/>
    <w:rsid w:val="003E214A"/>
    <w:rsid w:val="003E409F"/>
    <w:rsid w:val="00424976"/>
    <w:rsid w:val="004309AC"/>
    <w:rsid w:val="00446302"/>
    <w:rsid w:val="0045496E"/>
    <w:rsid w:val="004572E8"/>
    <w:rsid w:val="004573B5"/>
    <w:rsid w:val="00463E82"/>
    <w:rsid w:val="004727BE"/>
    <w:rsid w:val="00473777"/>
    <w:rsid w:val="0048741B"/>
    <w:rsid w:val="004A5E42"/>
    <w:rsid w:val="004D167A"/>
    <w:rsid w:val="004E00D5"/>
    <w:rsid w:val="005115CD"/>
    <w:rsid w:val="005163F4"/>
    <w:rsid w:val="0052747D"/>
    <w:rsid w:val="0053797B"/>
    <w:rsid w:val="005436A5"/>
    <w:rsid w:val="005579F3"/>
    <w:rsid w:val="00561808"/>
    <w:rsid w:val="00564293"/>
    <w:rsid w:val="0057069B"/>
    <w:rsid w:val="0057668B"/>
    <w:rsid w:val="0059320A"/>
    <w:rsid w:val="005979CA"/>
    <w:rsid w:val="005A4D33"/>
    <w:rsid w:val="005B23C8"/>
    <w:rsid w:val="005B7BA2"/>
    <w:rsid w:val="005C6306"/>
    <w:rsid w:val="005E4486"/>
    <w:rsid w:val="006124BC"/>
    <w:rsid w:val="006153B8"/>
    <w:rsid w:val="00623525"/>
    <w:rsid w:val="00630DB9"/>
    <w:rsid w:val="00634334"/>
    <w:rsid w:val="00641966"/>
    <w:rsid w:val="00683A7F"/>
    <w:rsid w:val="00684719"/>
    <w:rsid w:val="006A15D6"/>
    <w:rsid w:val="006A492D"/>
    <w:rsid w:val="006B2A27"/>
    <w:rsid w:val="006D3623"/>
    <w:rsid w:val="006D7A77"/>
    <w:rsid w:val="006E2DE1"/>
    <w:rsid w:val="006E4D99"/>
    <w:rsid w:val="006E50E7"/>
    <w:rsid w:val="006E568D"/>
    <w:rsid w:val="006F122D"/>
    <w:rsid w:val="006F2851"/>
    <w:rsid w:val="006F6884"/>
    <w:rsid w:val="00702D31"/>
    <w:rsid w:val="007279A2"/>
    <w:rsid w:val="0073514D"/>
    <w:rsid w:val="007407D1"/>
    <w:rsid w:val="0074283C"/>
    <w:rsid w:val="00742BF4"/>
    <w:rsid w:val="007612D0"/>
    <w:rsid w:val="007619C1"/>
    <w:rsid w:val="00780CF1"/>
    <w:rsid w:val="007B4966"/>
    <w:rsid w:val="007E6845"/>
    <w:rsid w:val="007F17E3"/>
    <w:rsid w:val="007F5313"/>
    <w:rsid w:val="007F7673"/>
    <w:rsid w:val="008408D8"/>
    <w:rsid w:val="008474DC"/>
    <w:rsid w:val="00850947"/>
    <w:rsid w:val="00850ABE"/>
    <w:rsid w:val="00856F7C"/>
    <w:rsid w:val="00861517"/>
    <w:rsid w:val="00871DB5"/>
    <w:rsid w:val="00880E5D"/>
    <w:rsid w:val="00881717"/>
    <w:rsid w:val="00890054"/>
    <w:rsid w:val="0089486F"/>
    <w:rsid w:val="008A03C0"/>
    <w:rsid w:val="008A5E77"/>
    <w:rsid w:val="008C0AC6"/>
    <w:rsid w:val="008C3E13"/>
    <w:rsid w:val="008D22C2"/>
    <w:rsid w:val="008D23CB"/>
    <w:rsid w:val="0093199D"/>
    <w:rsid w:val="00942D84"/>
    <w:rsid w:val="0097221C"/>
    <w:rsid w:val="00990AB2"/>
    <w:rsid w:val="009A1F4F"/>
    <w:rsid w:val="009B1C36"/>
    <w:rsid w:val="009C0CA9"/>
    <w:rsid w:val="009D4E4A"/>
    <w:rsid w:val="009D747E"/>
    <w:rsid w:val="00A07DF8"/>
    <w:rsid w:val="00A10DA5"/>
    <w:rsid w:val="00A152EA"/>
    <w:rsid w:val="00A26DFD"/>
    <w:rsid w:val="00A449A0"/>
    <w:rsid w:val="00A93628"/>
    <w:rsid w:val="00A97C03"/>
    <w:rsid w:val="00AA635A"/>
    <w:rsid w:val="00AA6B21"/>
    <w:rsid w:val="00AC6A23"/>
    <w:rsid w:val="00AD3114"/>
    <w:rsid w:val="00AD4DC7"/>
    <w:rsid w:val="00AE6E45"/>
    <w:rsid w:val="00AF7073"/>
    <w:rsid w:val="00B179F6"/>
    <w:rsid w:val="00B533A1"/>
    <w:rsid w:val="00B7004A"/>
    <w:rsid w:val="00B7090C"/>
    <w:rsid w:val="00B730AC"/>
    <w:rsid w:val="00B904AF"/>
    <w:rsid w:val="00B9099F"/>
    <w:rsid w:val="00BD392B"/>
    <w:rsid w:val="00BD59E4"/>
    <w:rsid w:val="00C0273E"/>
    <w:rsid w:val="00C20606"/>
    <w:rsid w:val="00C50D30"/>
    <w:rsid w:val="00C67F6C"/>
    <w:rsid w:val="00C91BE3"/>
    <w:rsid w:val="00CD4494"/>
    <w:rsid w:val="00CE6997"/>
    <w:rsid w:val="00CF3B1C"/>
    <w:rsid w:val="00D105A8"/>
    <w:rsid w:val="00D21387"/>
    <w:rsid w:val="00D2172C"/>
    <w:rsid w:val="00D536A2"/>
    <w:rsid w:val="00D6149A"/>
    <w:rsid w:val="00D9226B"/>
    <w:rsid w:val="00DA539E"/>
    <w:rsid w:val="00DB4CFC"/>
    <w:rsid w:val="00DC4FB6"/>
    <w:rsid w:val="00DD3ACE"/>
    <w:rsid w:val="00DD7B8C"/>
    <w:rsid w:val="00DF087D"/>
    <w:rsid w:val="00E00A98"/>
    <w:rsid w:val="00E02B1E"/>
    <w:rsid w:val="00E10DA0"/>
    <w:rsid w:val="00E14960"/>
    <w:rsid w:val="00E14E1C"/>
    <w:rsid w:val="00E221EF"/>
    <w:rsid w:val="00E24850"/>
    <w:rsid w:val="00E24A2D"/>
    <w:rsid w:val="00E425FC"/>
    <w:rsid w:val="00E77708"/>
    <w:rsid w:val="00EA2456"/>
    <w:rsid w:val="00EA3B6D"/>
    <w:rsid w:val="00EA7162"/>
    <w:rsid w:val="00EA7F33"/>
    <w:rsid w:val="00EB6ABC"/>
    <w:rsid w:val="00ED4DBC"/>
    <w:rsid w:val="00EF5BC4"/>
    <w:rsid w:val="00F04855"/>
    <w:rsid w:val="00F249A8"/>
    <w:rsid w:val="00F3031B"/>
    <w:rsid w:val="00F412DD"/>
    <w:rsid w:val="00F42DC4"/>
    <w:rsid w:val="00F46E38"/>
    <w:rsid w:val="00F57297"/>
    <w:rsid w:val="00F65724"/>
    <w:rsid w:val="00F72495"/>
    <w:rsid w:val="00F747E7"/>
    <w:rsid w:val="00FB33D1"/>
    <w:rsid w:val="00FF17EB"/>
    <w:rsid w:val="00FF2080"/>
    <w:rsid w:val="00FF29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before="80" w:after="80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D392B"/>
    <w:pPr>
      <w:jc w:val="both"/>
    </w:pPr>
    <w:rPr>
      <w:rFonts w:ascii="Verdana" w:hAnsi="Verdana"/>
      <w:sz w:val="18"/>
    </w:r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AD3114"/>
    <w:pPr>
      <w:keepNext/>
      <w:keepLines/>
      <w:outlineLvl w:val="0"/>
    </w:pPr>
    <w:rPr>
      <w:rFonts w:eastAsiaTheme="majorEastAsia" w:cstheme="majorBidi"/>
      <w:b/>
      <w:bCs/>
      <w:sz w:val="24"/>
      <w:szCs w:val="28"/>
      <w:u w:val="single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D105A8"/>
    <w:pPr>
      <w:keepNext/>
      <w:keepLines/>
      <w:spacing w:before="200"/>
      <w:outlineLvl w:val="1"/>
    </w:pPr>
    <w:rPr>
      <w:rFonts w:eastAsiaTheme="majorEastAsia" w:cstheme="majorBidi"/>
      <w:b/>
      <w:bCs/>
      <w:i/>
      <w:sz w:val="20"/>
      <w:szCs w:val="26"/>
    </w:rPr>
  </w:style>
  <w:style w:type="paragraph" w:styleId="Ttulo3">
    <w:name w:val="heading 3"/>
    <w:basedOn w:val="Normal"/>
    <w:next w:val="Normal"/>
    <w:link w:val="Ttulo3Car"/>
    <w:autoRedefine/>
    <w:uiPriority w:val="9"/>
    <w:unhideWhenUsed/>
    <w:qFormat/>
    <w:rsid w:val="00463E82"/>
    <w:pPr>
      <w:keepNext/>
      <w:keepLines/>
      <w:numPr>
        <w:numId w:val="9"/>
      </w:numPr>
      <w:spacing w:before="120" w:after="120" w:line="276" w:lineRule="auto"/>
      <w:outlineLvl w:val="2"/>
    </w:pPr>
    <w:rPr>
      <w:rFonts w:eastAsiaTheme="majorEastAsia" w:cstheme="majorBidi"/>
      <w:b/>
      <w:b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3B0532"/>
    <w:rPr>
      <w:color w:val="80808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B0532"/>
    <w:pPr>
      <w:spacing w:after="0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B0532"/>
    <w:rPr>
      <w:rFonts w:ascii="Tahoma" w:hAnsi="Tahoma" w:cs="Tahoma"/>
      <w:sz w:val="16"/>
      <w:szCs w:val="16"/>
    </w:rPr>
  </w:style>
  <w:style w:type="character" w:customStyle="1" w:styleId="Ttulo1Car">
    <w:name w:val="Título 1 Car"/>
    <w:basedOn w:val="Fuentedeprrafopredeter"/>
    <w:link w:val="Ttulo1"/>
    <w:uiPriority w:val="9"/>
    <w:rsid w:val="00AD3114"/>
    <w:rPr>
      <w:rFonts w:ascii="Verdana" w:eastAsiaTheme="majorEastAsia" w:hAnsi="Verdana" w:cstheme="majorBidi"/>
      <w:b/>
      <w:bCs/>
      <w:sz w:val="24"/>
      <w:szCs w:val="28"/>
      <w:u w:val="single"/>
    </w:rPr>
  </w:style>
  <w:style w:type="character" w:customStyle="1" w:styleId="Ttulo2Car">
    <w:name w:val="Título 2 Car"/>
    <w:basedOn w:val="Fuentedeprrafopredeter"/>
    <w:link w:val="Ttulo2"/>
    <w:uiPriority w:val="9"/>
    <w:rsid w:val="00D105A8"/>
    <w:rPr>
      <w:rFonts w:ascii="Verdana" w:eastAsiaTheme="majorEastAsia" w:hAnsi="Verdana" w:cstheme="majorBidi"/>
      <w:b/>
      <w:bCs/>
      <w:i/>
      <w:sz w:val="20"/>
      <w:szCs w:val="26"/>
    </w:rPr>
  </w:style>
  <w:style w:type="paragraph" w:customStyle="1" w:styleId="vieta">
    <w:name w:val="viñeta"/>
    <w:basedOn w:val="Prrafodelista"/>
    <w:autoRedefine/>
    <w:qFormat/>
    <w:rsid w:val="00BD392B"/>
    <w:pPr>
      <w:numPr>
        <w:numId w:val="2"/>
      </w:numPr>
      <w:spacing w:before="120" w:after="120"/>
      <w:contextualSpacing w:val="0"/>
      <w:jc w:val="left"/>
    </w:pPr>
    <w:rPr>
      <w:rFonts w:eastAsia="Calibri" w:cs="Verdana"/>
      <w:sz w:val="20"/>
      <w:szCs w:val="20"/>
      <w:lang w:val="es-ES_tradnl" w:eastAsia="en-US"/>
    </w:rPr>
  </w:style>
  <w:style w:type="paragraph" w:styleId="Prrafodelista">
    <w:name w:val="List Paragraph"/>
    <w:basedOn w:val="Normal"/>
    <w:link w:val="PrrafodelistaCar"/>
    <w:uiPriority w:val="34"/>
    <w:qFormat/>
    <w:rsid w:val="00BD392B"/>
    <w:pPr>
      <w:ind w:left="720"/>
      <w:contextualSpacing/>
    </w:pPr>
  </w:style>
  <w:style w:type="paragraph" w:customStyle="1" w:styleId="NormalFormulario">
    <w:name w:val="NormalFormulario"/>
    <w:basedOn w:val="Normal"/>
    <w:link w:val="NormalFormularioCar"/>
    <w:qFormat/>
    <w:rsid w:val="00BD392B"/>
  </w:style>
  <w:style w:type="character" w:customStyle="1" w:styleId="NormalFormularioCar">
    <w:name w:val="NormalFormulario Car"/>
    <w:basedOn w:val="Fuentedeprrafopredeter"/>
    <w:link w:val="NormalFormulario"/>
    <w:rsid w:val="00BD392B"/>
    <w:rPr>
      <w:rFonts w:ascii="Verdana" w:hAnsi="Verdana"/>
      <w:sz w:val="18"/>
    </w:rPr>
  </w:style>
  <w:style w:type="table" w:styleId="Tablaconcuadrcula">
    <w:name w:val="Table Grid"/>
    <w:basedOn w:val="Tablanormal"/>
    <w:uiPriority w:val="59"/>
    <w:rsid w:val="009A1F4F"/>
    <w:pPr>
      <w:spacing w:before="0" w:after="0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onotapie">
    <w:name w:val="footnote text"/>
    <w:basedOn w:val="Normal"/>
    <w:link w:val="TextonotapieCar"/>
    <w:uiPriority w:val="99"/>
    <w:semiHidden/>
    <w:unhideWhenUsed/>
    <w:rsid w:val="007B4966"/>
    <w:pPr>
      <w:spacing w:before="0" w:after="0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7B4966"/>
    <w:rPr>
      <w:rFonts w:ascii="Verdana" w:hAnsi="Verdana"/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7B4966"/>
    <w:rPr>
      <w:vertAlign w:val="superscript"/>
    </w:rPr>
  </w:style>
  <w:style w:type="paragraph" w:customStyle="1" w:styleId="VietaFormulario">
    <w:name w:val="ViñetaFormulario"/>
    <w:basedOn w:val="Prrafodelista"/>
    <w:link w:val="VietaFormularioCar"/>
    <w:qFormat/>
    <w:rsid w:val="00AD3114"/>
    <w:pPr>
      <w:numPr>
        <w:numId w:val="5"/>
      </w:numPr>
      <w:spacing w:before="40" w:after="40" w:line="276" w:lineRule="auto"/>
      <w:contextualSpacing w:val="0"/>
      <w:jc w:val="left"/>
    </w:pPr>
  </w:style>
  <w:style w:type="character" w:customStyle="1" w:styleId="PrrafodelistaCar">
    <w:name w:val="Párrafo de lista Car"/>
    <w:basedOn w:val="Fuentedeprrafopredeter"/>
    <w:link w:val="Prrafodelista"/>
    <w:uiPriority w:val="34"/>
    <w:rsid w:val="00AD3114"/>
    <w:rPr>
      <w:rFonts w:ascii="Verdana" w:hAnsi="Verdana"/>
      <w:sz w:val="18"/>
    </w:rPr>
  </w:style>
  <w:style w:type="character" w:customStyle="1" w:styleId="VietaFormularioCar">
    <w:name w:val="ViñetaFormulario Car"/>
    <w:basedOn w:val="PrrafodelistaCar"/>
    <w:link w:val="VietaFormulario"/>
    <w:rsid w:val="00AD3114"/>
    <w:rPr>
      <w:rFonts w:ascii="Verdana" w:hAnsi="Verdana"/>
      <w:sz w:val="18"/>
    </w:rPr>
  </w:style>
  <w:style w:type="paragraph" w:styleId="ndice1">
    <w:name w:val="index 1"/>
    <w:basedOn w:val="Normal"/>
    <w:next w:val="Normal"/>
    <w:autoRedefine/>
    <w:uiPriority w:val="99"/>
    <w:unhideWhenUsed/>
    <w:rsid w:val="00FF2953"/>
    <w:pPr>
      <w:spacing w:before="0" w:after="0"/>
      <w:ind w:left="180" w:hanging="180"/>
      <w:jc w:val="left"/>
    </w:pPr>
    <w:rPr>
      <w:rFonts w:asciiTheme="minorHAnsi" w:hAnsiTheme="minorHAnsi"/>
      <w:sz w:val="20"/>
      <w:szCs w:val="20"/>
    </w:rPr>
  </w:style>
  <w:style w:type="paragraph" w:styleId="ndice2">
    <w:name w:val="index 2"/>
    <w:basedOn w:val="Normal"/>
    <w:next w:val="Normal"/>
    <w:autoRedefine/>
    <w:uiPriority w:val="99"/>
    <w:unhideWhenUsed/>
    <w:rsid w:val="00FF2953"/>
    <w:pPr>
      <w:spacing w:before="0" w:after="0"/>
      <w:ind w:left="360" w:hanging="180"/>
      <w:jc w:val="left"/>
    </w:pPr>
    <w:rPr>
      <w:rFonts w:asciiTheme="minorHAnsi" w:hAnsiTheme="minorHAnsi"/>
      <w:sz w:val="20"/>
      <w:szCs w:val="20"/>
    </w:rPr>
  </w:style>
  <w:style w:type="paragraph" w:styleId="ndice3">
    <w:name w:val="index 3"/>
    <w:basedOn w:val="Normal"/>
    <w:next w:val="Normal"/>
    <w:autoRedefine/>
    <w:uiPriority w:val="99"/>
    <w:unhideWhenUsed/>
    <w:rsid w:val="00FF2953"/>
    <w:pPr>
      <w:spacing w:before="0" w:after="0"/>
      <w:ind w:left="540" w:hanging="180"/>
      <w:jc w:val="left"/>
    </w:pPr>
    <w:rPr>
      <w:rFonts w:asciiTheme="minorHAnsi" w:hAnsiTheme="minorHAnsi"/>
      <w:sz w:val="20"/>
      <w:szCs w:val="20"/>
    </w:rPr>
  </w:style>
  <w:style w:type="paragraph" w:styleId="ndice4">
    <w:name w:val="index 4"/>
    <w:basedOn w:val="Normal"/>
    <w:next w:val="Normal"/>
    <w:autoRedefine/>
    <w:uiPriority w:val="99"/>
    <w:unhideWhenUsed/>
    <w:rsid w:val="00FF2953"/>
    <w:pPr>
      <w:spacing w:before="0" w:after="0"/>
      <w:ind w:left="720" w:hanging="180"/>
      <w:jc w:val="left"/>
    </w:pPr>
    <w:rPr>
      <w:rFonts w:asciiTheme="minorHAnsi" w:hAnsiTheme="minorHAnsi"/>
      <w:sz w:val="20"/>
      <w:szCs w:val="20"/>
    </w:rPr>
  </w:style>
  <w:style w:type="paragraph" w:styleId="ndice5">
    <w:name w:val="index 5"/>
    <w:basedOn w:val="Normal"/>
    <w:next w:val="Normal"/>
    <w:autoRedefine/>
    <w:uiPriority w:val="99"/>
    <w:unhideWhenUsed/>
    <w:rsid w:val="00FF2953"/>
    <w:pPr>
      <w:spacing w:before="0" w:after="0"/>
      <w:ind w:left="900" w:hanging="180"/>
      <w:jc w:val="left"/>
    </w:pPr>
    <w:rPr>
      <w:rFonts w:asciiTheme="minorHAnsi" w:hAnsiTheme="minorHAnsi"/>
      <w:sz w:val="20"/>
      <w:szCs w:val="20"/>
    </w:rPr>
  </w:style>
  <w:style w:type="paragraph" w:styleId="ndice6">
    <w:name w:val="index 6"/>
    <w:basedOn w:val="Normal"/>
    <w:next w:val="Normal"/>
    <w:autoRedefine/>
    <w:uiPriority w:val="99"/>
    <w:unhideWhenUsed/>
    <w:rsid w:val="00FF2953"/>
    <w:pPr>
      <w:spacing w:before="0" w:after="0"/>
      <w:ind w:left="1080" w:hanging="180"/>
      <w:jc w:val="left"/>
    </w:pPr>
    <w:rPr>
      <w:rFonts w:asciiTheme="minorHAnsi" w:hAnsiTheme="minorHAnsi"/>
      <w:sz w:val="20"/>
      <w:szCs w:val="20"/>
    </w:rPr>
  </w:style>
  <w:style w:type="paragraph" w:styleId="ndice7">
    <w:name w:val="index 7"/>
    <w:basedOn w:val="Normal"/>
    <w:next w:val="Normal"/>
    <w:autoRedefine/>
    <w:uiPriority w:val="99"/>
    <w:unhideWhenUsed/>
    <w:rsid w:val="00FF2953"/>
    <w:pPr>
      <w:spacing w:before="0" w:after="0"/>
      <w:ind w:left="1260" w:hanging="180"/>
      <w:jc w:val="left"/>
    </w:pPr>
    <w:rPr>
      <w:rFonts w:asciiTheme="minorHAnsi" w:hAnsiTheme="minorHAnsi"/>
      <w:sz w:val="20"/>
      <w:szCs w:val="20"/>
    </w:rPr>
  </w:style>
  <w:style w:type="paragraph" w:styleId="ndice8">
    <w:name w:val="index 8"/>
    <w:basedOn w:val="Normal"/>
    <w:next w:val="Normal"/>
    <w:autoRedefine/>
    <w:uiPriority w:val="99"/>
    <w:unhideWhenUsed/>
    <w:rsid w:val="00FF2953"/>
    <w:pPr>
      <w:spacing w:before="0" w:after="0"/>
      <w:ind w:left="1440" w:hanging="180"/>
      <w:jc w:val="left"/>
    </w:pPr>
    <w:rPr>
      <w:rFonts w:asciiTheme="minorHAnsi" w:hAnsiTheme="minorHAnsi"/>
      <w:sz w:val="20"/>
      <w:szCs w:val="20"/>
    </w:rPr>
  </w:style>
  <w:style w:type="paragraph" w:styleId="ndice9">
    <w:name w:val="index 9"/>
    <w:basedOn w:val="Normal"/>
    <w:next w:val="Normal"/>
    <w:autoRedefine/>
    <w:uiPriority w:val="99"/>
    <w:unhideWhenUsed/>
    <w:rsid w:val="00FF2953"/>
    <w:pPr>
      <w:spacing w:before="0" w:after="0"/>
      <w:ind w:left="1620" w:hanging="180"/>
      <w:jc w:val="left"/>
    </w:pPr>
    <w:rPr>
      <w:rFonts w:asciiTheme="minorHAnsi" w:hAnsiTheme="minorHAnsi"/>
      <w:sz w:val="20"/>
      <w:szCs w:val="20"/>
    </w:rPr>
  </w:style>
  <w:style w:type="paragraph" w:styleId="Ttulodendice">
    <w:name w:val="index heading"/>
    <w:basedOn w:val="Normal"/>
    <w:next w:val="ndice1"/>
    <w:uiPriority w:val="99"/>
    <w:unhideWhenUsed/>
    <w:rsid w:val="00FF2953"/>
    <w:pPr>
      <w:spacing w:before="120" w:after="120"/>
      <w:jc w:val="left"/>
    </w:pPr>
    <w:rPr>
      <w:rFonts w:asciiTheme="minorHAnsi" w:hAnsiTheme="minorHAnsi"/>
      <w:b/>
      <w:bCs/>
      <w:i/>
      <w:iCs/>
      <w:sz w:val="20"/>
      <w:szCs w:val="20"/>
    </w:rPr>
  </w:style>
  <w:style w:type="paragraph" w:styleId="TDC1">
    <w:name w:val="toc 1"/>
    <w:basedOn w:val="Normal"/>
    <w:next w:val="Normal"/>
    <w:autoRedefine/>
    <w:uiPriority w:val="39"/>
    <w:unhideWhenUsed/>
    <w:rsid w:val="002820A9"/>
    <w:pPr>
      <w:spacing w:before="360" w:after="360"/>
      <w:jc w:val="left"/>
    </w:pPr>
    <w:rPr>
      <w:rFonts w:asciiTheme="minorHAnsi" w:hAnsiTheme="minorHAnsi"/>
      <w:b/>
      <w:bCs/>
      <w:caps/>
      <w:sz w:val="22"/>
      <w:u w:val="single"/>
    </w:rPr>
  </w:style>
  <w:style w:type="paragraph" w:styleId="TDC2">
    <w:name w:val="toc 2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b/>
      <w:bCs/>
      <w:smallCaps/>
      <w:sz w:val="22"/>
    </w:rPr>
  </w:style>
  <w:style w:type="paragraph" w:styleId="TDC3">
    <w:name w:val="toc 3"/>
    <w:basedOn w:val="Normal"/>
    <w:next w:val="Normal"/>
    <w:autoRedefine/>
    <w:uiPriority w:val="39"/>
    <w:unhideWhenUsed/>
    <w:rsid w:val="00FF2080"/>
    <w:pPr>
      <w:tabs>
        <w:tab w:val="left" w:pos="321"/>
        <w:tab w:val="right" w:pos="8494"/>
      </w:tabs>
      <w:spacing w:before="0" w:after="0"/>
      <w:jc w:val="left"/>
    </w:pPr>
    <w:rPr>
      <w:rFonts w:asciiTheme="minorHAnsi" w:hAnsiTheme="minorHAnsi"/>
      <w:smallCaps/>
      <w:sz w:val="22"/>
    </w:rPr>
  </w:style>
  <w:style w:type="paragraph" w:styleId="TDC4">
    <w:name w:val="toc 4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paragraph" w:styleId="TDC5">
    <w:name w:val="toc 5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paragraph" w:styleId="TDC6">
    <w:name w:val="toc 6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paragraph" w:styleId="TDC7">
    <w:name w:val="toc 7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paragraph" w:styleId="TDC8">
    <w:name w:val="toc 8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paragraph" w:styleId="TDC9">
    <w:name w:val="toc 9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character" w:styleId="Hipervnculo">
    <w:name w:val="Hyperlink"/>
    <w:basedOn w:val="Fuentedeprrafopredeter"/>
    <w:uiPriority w:val="99"/>
    <w:unhideWhenUsed/>
    <w:rsid w:val="002820A9"/>
    <w:rPr>
      <w:color w:val="0000FF" w:themeColor="hyperlink"/>
      <w:u w:val="single"/>
    </w:rPr>
  </w:style>
  <w:style w:type="paragraph" w:styleId="Sinespaciado">
    <w:name w:val="No Spacing"/>
    <w:link w:val="SinespaciadoCar"/>
    <w:uiPriority w:val="1"/>
    <w:qFormat/>
    <w:rsid w:val="002820A9"/>
    <w:pPr>
      <w:spacing w:before="0" w:after="0"/>
      <w:jc w:val="left"/>
    </w:pPr>
    <w:rPr>
      <w:lang w:eastAsia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2820A9"/>
    <w:rPr>
      <w:lang w:eastAsia="en-US"/>
    </w:rPr>
  </w:style>
  <w:style w:type="paragraph" w:styleId="Encabezado">
    <w:name w:val="header"/>
    <w:basedOn w:val="Normal"/>
    <w:link w:val="EncabezadoCar"/>
    <w:uiPriority w:val="99"/>
    <w:unhideWhenUsed/>
    <w:rsid w:val="004A5E42"/>
    <w:pPr>
      <w:tabs>
        <w:tab w:val="center" w:pos="4252"/>
        <w:tab w:val="right" w:pos="8504"/>
      </w:tabs>
      <w:spacing w:before="0"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4A5E42"/>
    <w:rPr>
      <w:rFonts w:ascii="Verdana" w:hAnsi="Verdana"/>
      <w:sz w:val="18"/>
    </w:rPr>
  </w:style>
  <w:style w:type="paragraph" w:styleId="Piedepgina">
    <w:name w:val="footer"/>
    <w:basedOn w:val="Normal"/>
    <w:link w:val="PiedepginaCar"/>
    <w:uiPriority w:val="99"/>
    <w:unhideWhenUsed/>
    <w:rsid w:val="004A5E42"/>
    <w:pPr>
      <w:tabs>
        <w:tab w:val="center" w:pos="4252"/>
        <w:tab w:val="right" w:pos="8504"/>
      </w:tabs>
      <w:spacing w:before="0"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A5E42"/>
    <w:rPr>
      <w:rFonts w:ascii="Verdana" w:hAnsi="Verdana"/>
      <w:sz w:val="18"/>
    </w:rPr>
  </w:style>
  <w:style w:type="paragraph" w:styleId="Mapadeldocumento">
    <w:name w:val="Document Map"/>
    <w:basedOn w:val="Normal"/>
    <w:link w:val="MapadeldocumentoCar"/>
    <w:uiPriority w:val="99"/>
    <w:semiHidden/>
    <w:unhideWhenUsed/>
    <w:rsid w:val="005B7BA2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sid w:val="005B7BA2"/>
    <w:rPr>
      <w:rFonts w:ascii="Tahoma" w:hAnsi="Tahoma" w:cs="Tahoma"/>
      <w:sz w:val="16"/>
      <w:szCs w:val="16"/>
    </w:rPr>
  </w:style>
  <w:style w:type="character" w:customStyle="1" w:styleId="Ttulo3Car">
    <w:name w:val="Título 3 Car"/>
    <w:basedOn w:val="Fuentedeprrafopredeter"/>
    <w:link w:val="Ttulo3"/>
    <w:uiPriority w:val="9"/>
    <w:rsid w:val="00463E82"/>
    <w:rPr>
      <w:rFonts w:ascii="Verdana" w:eastAsiaTheme="majorEastAsia" w:hAnsi="Verdana" w:cstheme="majorBidi"/>
      <w:b/>
      <w:bCs/>
      <w:sz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before="80" w:after="80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D392B"/>
    <w:pPr>
      <w:jc w:val="both"/>
    </w:pPr>
    <w:rPr>
      <w:rFonts w:ascii="Verdana" w:hAnsi="Verdana"/>
      <w:sz w:val="18"/>
    </w:r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AD3114"/>
    <w:pPr>
      <w:keepNext/>
      <w:keepLines/>
      <w:outlineLvl w:val="0"/>
    </w:pPr>
    <w:rPr>
      <w:rFonts w:eastAsiaTheme="majorEastAsia" w:cstheme="majorBidi"/>
      <w:b/>
      <w:bCs/>
      <w:sz w:val="24"/>
      <w:szCs w:val="28"/>
      <w:u w:val="single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D105A8"/>
    <w:pPr>
      <w:keepNext/>
      <w:keepLines/>
      <w:spacing w:before="200"/>
      <w:outlineLvl w:val="1"/>
    </w:pPr>
    <w:rPr>
      <w:rFonts w:eastAsiaTheme="majorEastAsia" w:cstheme="majorBidi"/>
      <w:b/>
      <w:bCs/>
      <w:i/>
      <w:sz w:val="20"/>
      <w:szCs w:val="26"/>
    </w:rPr>
  </w:style>
  <w:style w:type="paragraph" w:styleId="Ttulo3">
    <w:name w:val="heading 3"/>
    <w:basedOn w:val="Normal"/>
    <w:next w:val="Normal"/>
    <w:link w:val="Ttulo3Car"/>
    <w:autoRedefine/>
    <w:uiPriority w:val="9"/>
    <w:unhideWhenUsed/>
    <w:qFormat/>
    <w:rsid w:val="00463E82"/>
    <w:pPr>
      <w:keepNext/>
      <w:keepLines/>
      <w:numPr>
        <w:numId w:val="9"/>
      </w:numPr>
      <w:spacing w:before="120" w:after="120" w:line="276" w:lineRule="auto"/>
      <w:outlineLvl w:val="2"/>
    </w:pPr>
    <w:rPr>
      <w:rFonts w:eastAsiaTheme="majorEastAsia" w:cstheme="majorBidi"/>
      <w:b/>
      <w:b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3B0532"/>
    <w:rPr>
      <w:color w:val="80808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B0532"/>
    <w:pPr>
      <w:spacing w:after="0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B0532"/>
    <w:rPr>
      <w:rFonts w:ascii="Tahoma" w:hAnsi="Tahoma" w:cs="Tahoma"/>
      <w:sz w:val="16"/>
      <w:szCs w:val="16"/>
    </w:rPr>
  </w:style>
  <w:style w:type="character" w:customStyle="1" w:styleId="Ttulo1Car">
    <w:name w:val="Título 1 Car"/>
    <w:basedOn w:val="Fuentedeprrafopredeter"/>
    <w:link w:val="Ttulo1"/>
    <w:uiPriority w:val="9"/>
    <w:rsid w:val="00AD3114"/>
    <w:rPr>
      <w:rFonts w:ascii="Verdana" w:eastAsiaTheme="majorEastAsia" w:hAnsi="Verdana" w:cstheme="majorBidi"/>
      <w:b/>
      <w:bCs/>
      <w:sz w:val="24"/>
      <w:szCs w:val="28"/>
      <w:u w:val="single"/>
    </w:rPr>
  </w:style>
  <w:style w:type="character" w:customStyle="1" w:styleId="Ttulo2Car">
    <w:name w:val="Título 2 Car"/>
    <w:basedOn w:val="Fuentedeprrafopredeter"/>
    <w:link w:val="Ttulo2"/>
    <w:uiPriority w:val="9"/>
    <w:rsid w:val="00D105A8"/>
    <w:rPr>
      <w:rFonts w:ascii="Verdana" w:eastAsiaTheme="majorEastAsia" w:hAnsi="Verdana" w:cstheme="majorBidi"/>
      <w:b/>
      <w:bCs/>
      <w:i/>
      <w:sz w:val="20"/>
      <w:szCs w:val="26"/>
    </w:rPr>
  </w:style>
  <w:style w:type="paragraph" w:customStyle="1" w:styleId="vieta">
    <w:name w:val="viñeta"/>
    <w:basedOn w:val="Prrafodelista"/>
    <w:autoRedefine/>
    <w:qFormat/>
    <w:rsid w:val="00BD392B"/>
    <w:pPr>
      <w:numPr>
        <w:numId w:val="2"/>
      </w:numPr>
      <w:spacing w:before="120" w:after="120"/>
      <w:contextualSpacing w:val="0"/>
      <w:jc w:val="left"/>
    </w:pPr>
    <w:rPr>
      <w:rFonts w:eastAsia="Calibri" w:cs="Verdana"/>
      <w:sz w:val="20"/>
      <w:szCs w:val="20"/>
      <w:lang w:val="es-ES_tradnl" w:eastAsia="en-US"/>
    </w:rPr>
  </w:style>
  <w:style w:type="paragraph" w:styleId="Prrafodelista">
    <w:name w:val="List Paragraph"/>
    <w:basedOn w:val="Normal"/>
    <w:link w:val="PrrafodelistaCar"/>
    <w:uiPriority w:val="34"/>
    <w:qFormat/>
    <w:rsid w:val="00BD392B"/>
    <w:pPr>
      <w:ind w:left="720"/>
      <w:contextualSpacing/>
    </w:pPr>
  </w:style>
  <w:style w:type="paragraph" w:customStyle="1" w:styleId="NormalFormulario">
    <w:name w:val="NormalFormulario"/>
    <w:basedOn w:val="Normal"/>
    <w:link w:val="NormalFormularioCar"/>
    <w:qFormat/>
    <w:rsid w:val="00BD392B"/>
  </w:style>
  <w:style w:type="character" w:customStyle="1" w:styleId="NormalFormularioCar">
    <w:name w:val="NormalFormulario Car"/>
    <w:basedOn w:val="Fuentedeprrafopredeter"/>
    <w:link w:val="NormalFormulario"/>
    <w:rsid w:val="00BD392B"/>
    <w:rPr>
      <w:rFonts w:ascii="Verdana" w:hAnsi="Verdana"/>
      <w:sz w:val="18"/>
    </w:rPr>
  </w:style>
  <w:style w:type="table" w:styleId="Tablaconcuadrcula">
    <w:name w:val="Table Grid"/>
    <w:basedOn w:val="Tablanormal"/>
    <w:uiPriority w:val="59"/>
    <w:rsid w:val="009A1F4F"/>
    <w:pPr>
      <w:spacing w:before="0" w:after="0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onotapie">
    <w:name w:val="footnote text"/>
    <w:basedOn w:val="Normal"/>
    <w:link w:val="TextonotapieCar"/>
    <w:uiPriority w:val="99"/>
    <w:semiHidden/>
    <w:unhideWhenUsed/>
    <w:rsid w:val="007B4966"/>
    <w:pPr>
      <w:spacing w:before="0" w:after="0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7B4966"/>
    <w:rPr>
      <w:rFonts w:ascii="Verdana" w:hAnsi="Verdana"/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7B4966"/>
    <w:rPr>
      <w:vertAlign w:val="superscript"/>
    </w:rPr>
  </w:style>
  <w:style w:type="paragraph" w:customStyle="1" w:styleId="VietaFormulario">
    <w:name w:val="ViñetaFormulario"/>
    <w:basedOn w:val="Prrafodelista"/>
    <w:link w:val="VietaFormularioCar"/>
    <w:qFormat/>
    <w:rsid w:val="00AD3114"/>
    <w:pPr>
      <w:numPr>
        <w:numId w:val="5"/>
      </w:numPr>
      <w:spacing w:before="40" w:after="40" w:line="276" w:lineRule="auto"/>
      <w:contextualSpacing w:val="0"/>
      <w:jc w:val="left"/>
    </w:pPr>
  </w:style>
  <w:style w:type="character" w:customStyle="1" w:styleId="PrrafodelistaCar">
    <w:name w:val="Párrafo de lista Car"/>
    <w:basedOn w:val="Fuentedeprrafopredeter"/>
    <w:link w:val="Prrafodelista"/>
    <w:uiPriority w:val="34"/>
    <w:rsid w:val="00AD3114"/>
    <w:rPr>
      <w:rFonts w:ascii="Verdana" w:hAnsi="Verdana"/>
      <w:sz w:val="18"/>
    </w:rPr>
  </w:style>
  <w:style w:type="character" w:customStyle="1" w:styleId="VietaFormularioCar">
    <w:name w:val="ViñetaFormulario Car"/>
    <w:basedOn w:val="PrrafodelistaCar"/>
    <w:link w:val="VietaFormulario"/>
    <w:rsid w:val="00AD3114"/>
    <w:rPr>
      <w:rFonts w:ascii="Verdana" w:hAnsi="Verdana"/>
      <w:sz w:val="18"/>
    </w:rPr>
  </w:style>
  <w:style w:type="paragraph" w:styleId="ndice1">
    <w:name w:val="index 1"/>
    <w:basedOn w:val="Normal"/>
    <w:next w:val="Normal"/>
    <w:autoRedefine/>
    <w:uiPriority w:val="99"/>
    <w:unhideWhenUsed/>
    <w:rsid w:val="00FF2953"/>
    <w:pPr>
      <w:spacing w:before="0" w:after="0"/>
      <w:ind w:left="180" w:hanging="180"/>
      <w:jc w:val="left"/>
    </w:pPr>
    <w:rPr>
      <w:rFonts w:asciiTheme="minorHAnsi" w:hAnsiTheme="minorHAnsi"/>
      <w:sz w:val="20"/>
      <w:szCs w:val="20"/>
    </w:rPr>
  </w:style>
  <w:style w:type="paragraph" w:styleId="ndice2">
    <w:name w:val="index 2"/>
    <w:basedOn w:val="Normal"/>
    <w:next w:val="Normal"/>
    <w:autoRedefine/>
    <w:uiPriority w:val="99"/>
    <w:unhideWhenUsed/>
    <w:rsid w:val="00FF2953"/>
    <w:pPr>
      <w:spacing w:before="0" w:after="0"/>
      <w:ind w:left="360" w:hanging="180"/>
      <w:jc w:val="left"/>
    </w:pPr>
    <w:rPr>
      <w:rFonts w:asciiTheme="minorHAnsi" w:hAnsiTheme="minorHAnsi"/>
      <w:sz w:val="20"/>
      <w:szCs w:val="20"/>
    </w:rPr>
  </w:style>
  <w:style w:type="paragraph" w:styleId="ndice3">
    <w:name w:val="index 3"/>
    <w:basedOn w:val="Normal"/>
    <w:next w:val="Normal"/>
    <w:autoRedefine/>
    <w:uiPriority w:val="99"/>
    <w:unhideWhenUsed/>
    <w:rsid w:val="00FF2953"/>
    <w:pPr>
      <w:spacing w:before="0" w:after="0"/>
      <w:ind w:left="540" w:hanging="180"/>
      <w:jc w:val="left"/>
    </w:pPr>
    <w:rPr>
      <w:rFonts w:asciiTheme="minorHAnsi" w:hAnsiTheme="minorHAnsi"/>
      <w:sz w:val="20"/>
      <w:szCs w:val="20"/>
    </w:rPr>
  </w:style>
  <w:style w:type="paragraph" w:styleId="ndice4">
    <w:name w:val="index 4"/>
    <w:basedOn w:val="Normal"/>
    <w:next w:val="Normal"/>
    <w:autoRedefine/>
    <w:uiPriority w:val="99"/>
    <w:unhideWhenUsed/>
    <w:rsid w:val="00FF2953"/>
    <w:pPr>
      <w:spacing w:before="0" w:after="0"/>
      <w:ind w:left="720" w:hanging="180"/>
      <w:jc w:val="left"/>
    </w:pPr>
    <w:rPr>
      <w:rFonts w:asciiTheme="minorHAnsi" w:hAnsiTheme="minorHAnsi"/>
      <w:sz w:val="20"/>
      <w:szCs w:val="20"/>
    </w:rPr>
  </w:style>
  <w:style w:type="paragraph" w:styleId="ndice5">
    <w:name w:val="index 5"/>
    <w:basedOn w:val="Normal"/>
    <w:next w:val="Normal"/>
    <w:autoRedefine/>
    <w:uiPriority w:val="99"/>
    <w:unhideWhenUsed/>
    <w:rsid w:val="00FF2953"/>
    <w:pPr>
      <w:spacing w:before="0" w:after="0"/>
      <w:ind w:left="900" w:hanging="180"/>
      <w:jc w:val="left"/>
    </w:pPr>
    <w:rPr>
      <w:rFonts w:asciiTheme="minorHAnsi" w:hAnsiTheme="minorHAnsi"/>
      <w:sz w:val="20"/>
      <w:szCs w:val="20"/>
    </w:rPr>
  </w:style>
  <w:style w:type="paragraph" w:styleId="ndice6">
    <w:name w:val="index 6"/>
    <w:basedOn w:val="Normal"/>
    <w:next w:val="Normal"/>
    <w:autoRedefine/>
    <w:uiPriority w:val="99"/>
    <w:unhideWhenUsed/>
    <w:rsid w:val="00FF2953"/>
    <w:pPr>
      <w:spacing w:before="0" w:after="0"/>
      <w:ind w:left="1080" w:hanging="180"/>
      <w:jc w:val="left"/>
    </w:pPr>
    <w:rPr>
      <w:rFonts w:asciiTheme="minorHAnsi" w:hAnsiTheme="minorHAnsi"/>
      <w:sz w:val="20"/>
      <w:szCs w:val="20"/>
    </w:rPr>
  </w:style>
  <w:style w:type="paragraph" w:styleId="ndice7">
    <w:name w:val="index 7"/>
    <w:basedOn w:val="Normal"/>
    <w:next w:val="Normal"/>
    <w:autoRedefine/>
    <w:uiPriority w:val="99"/>
    <w:unhideWhenUsed/>
    <w:rsid w:val="00FF2953"/>
    <w:pPr>
      <w:spacing w:before="0" w:after="0"/>
      <w:ind w:left="1260" w:hanging="180"/>
      <w:jc w:val="left"/>
    </w:pPr>
    <w:rPr>
      <w:rFonts w:asciiTheme="minorHAnsi" w:hAnsiTheme="minorHAnsi"/>
      <w:sz w:val="20"/>
      <w:szCs w:val="20"/>
    </w:rPr>
  </w:style>
  <w:style w:type="paragraph" w:styleId="ndice8">
    <w:name w:val="index 8"/>
    <w:basedOn w:val="Normal"/>
    <w:next w:val="Normal"/>
    <w:autoRedefine/>
    <w:uiPriority w:val="99"/>
    <w:unhideWhenUsed/>
    <w:rsid w:val="00FF2953"/>
    <w:pPr>
      <w:spacing w:before="0" w:after="0"/>
      <w:ind w:left="1440" w:hanging="180"/>
      <w:jc w:val="left"/>
    </w:pPr>
    <w:rPr>
      <w:rFonts w:asciiTheme="minorHAnsi" w:hAnsiTheme="minorHAnsi"/>
      <w:sz w:val="20"/>
      <w:szCs w:val="20"/>
    </w:rPr>
  </w:style>
  <w:style w:type="paragraph" w:styleId="ndice9">
    <w:name w:val="index 9"/>
    <w:basedOn w:val="Normal"/>
    <w:next w:val="Normal"/>
    <w:autoRedefine/>
    <w:uiPriority w:val="99"/>
    <w:unhideWhenUsed/>
    <w:rsid w:val="00FF2953"/>
    <w:pPr>
      <w:spacing w:before="0" w:after="0"/>
      <w:ind w:left="1620" w:hanging="180"/>
      <w:jc w:val="left"/>
    </w:pPr>
    <w:rPr>
      <w:rFonts w:asciiTheme="minorHAnsi" w:hAnsiTheme="minorHAnsi"/>
      <w:sz w:val="20"/>
      <w:szCs w:val="20"/>
    </w:rPr>
  </w:style>
  <w:style w:type="paragraph" w:styleId="Ttulodendice">
    <w:name w:val="index heading"/>
    <w:basedOn w:val="Normal"/>
    <w:next w:val="ndice1"/>
    <w:uiPriority w:val="99"/>
    <w:unhideWhenUsed/>
    <w:rsid w:val="00FF2953"/>
    <w:pPr>
      <w:spacing w:before="120" w:after="120"/>
      <w:jc w:val="left"/>
    </w:pPr>
    <w:rPr>
      <w:rFonts w:asciiTheme="minorHAnsi" w:hAnsiTheme="minorHAnsi"/>
      <w:b/>
      <w:bCs/>
      <w:i/>
      <w:iCs/>
      <w:sz w:val="20"/>
      <w:szCs w:val="20"/>
    </w:rPr>
  </w:style>
  <w:style w:type="paragraph" w:styleId="TDC1">
    <w:name w:val="toc 1"/>
    <w:basedOn w:val="Normal"/>
    <w:next w:val="Normal"/>
    <w:autoRedefine/>
    <w:uiPriority w:val="39"/>
    <w:unhideWhenUsed/>
    <w:rsid w:val="002820A9"/>
    <w:pPr>
      <w:spacing w:before="360" w:after="360"/>
      <w:jc w:val="left"/>
    </w:pPr>
    <w:rPr>
      <w:rFonts w:asciiTheme="minorHAnsi" w:hAnsiTheme="minorHAnsi"/>
      <w:b/>
      <w:bCs/>
      <w:caps/>
      <w:sz w:val="22"/>
      <w:u w:val="single"/>
    </w:rPr>
  </w:style>
  <w:style w:type="paragraph" w:styleId="TDC2">
    <w:name w:val="toc 2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b/>
      <w:bCs/>
      <w:smallCaps/>
      <w:sz w:val="22"/>
    </w:rPr>
  </w:style>
  <w:style w:type="paragraph" w:styleId="TDC3">
    <w:name w:val="toc 3"/>
    <w:basedOn w:val="Normal"/>
    <w:next w:val="Normal"/>
    <w:autoRedefine/>
    <w:uiPriority w:val="39"/>
    <w:unhideWhenUsed/>
    <w:rsid w:val="00FF2080"/>
    <w:pPr>
      <w:tabs>
        <w:tab w:val="left" w:pos="321"/>
        <w:tab w:val="right" w:pos="8494"/>
      </w:tabs>
      <w:spacing w:before="0" w:after="0"/>
      <w:jc w:val="left"/>
    </w:pPr>
    <w:rPr>
      <w:rFonts w:asciiTheme="minorHAnsi" w:hAnsiTheme="minorHAnsi"/>
      <w:smallCaps/>
      <w:sz w:val="22"/>
    </w:rPr>
  </w:style>
  <w:style w:type="paragraph" w:styleId="TDC4">
    <w:name w:val="toc 4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paragraph" w:styleId="TDC5">
    <w:name w:val="toc 5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paragraph" w:styleId="TDC6">
    <w:name w:val="toc 6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paragraph" w:styleId="TDC7">
    <w:name w:val="toc 7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paragraph" w:styleId="TDC8">
    <w:name w:val="toc 8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paragraph" w:styleId="TDC9">
    <w:name w:val="toc 9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character" w:styleId="Hipervnculo">
    <w:name w:val="Hyperlink"/>
    <w:basedOn w:val="Fuentedeprrafopredeter"/>
    <w:uiPriority w:val="99"/>
    <w:unhideWhenUsed/>
    <w:rsid w:val="002820A9"/>
    <w:rPr>
      <w:color w:val="0000FF" w:themeColor="hyperlink"/>
      <w:u w:val="single"/>
    </w:rPr>
  </w:style>
  <w:style w:type="paragraph" w:styleId="Sinespaciado">
    <w:name w:val="No Spacing"/>
    <w:link w:val="SinespaciadoCar"/>
    <w:uiPriority w:val="1"/>
    <w:qFormat/>
    <w:rsid w:val="002820A9"/>
    <w:pPr>
      <w:spacing w:before="0" w:after="0"/>
      <w:jc w:val="left"/>
    </w:pPr>
    <w:rPr>
      <w:lang w:eastAsia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2820A9"/>
    <w:rPr>
      <w:lang w:eastAsia="en-US"/>
    </w:rPr>
  </w:style>
  <w:style w:type="paragraph" w:styleId="Encabezado">
    <w:name w:val="header"/>
    <w:basedOn w:val="Normal"/>
    <w:link w:val="EncabezadoCar"/>
    <w:uiPriority w:val="99"/>
    <w:unhideWhenUsed/>
    <w:rsid w:val="004A5E42"/>
    <w:pPr>
      <w:tabs>
        <w:tab w:val="center" w:pos="4252"/>
        <w:tab w:val="right" w:pos="8504"/>
      </w:tabs>
      <w:spacing w:before="0"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4A5E42"/>
    <w:rPr>
      <w:rFonts w:ascii="Verdana" w:hAnsi="Verdana"/>
      <w:sz w:val="18"/>
    </w:rPr>
  </w:style>
  <w:style w:type="paragraph" w:styleId="Piedepgina">
    <w:name w:val="footer"/>
    <w:basedOn w:val="Normal"/>
    <w:link w:val="PiedepginaCar"/>
    <w:uiPriority w:val="99"/>
    <w:unhideWhenUsed/>
    <w:rsid w:val="004A5E42"/>
    <w:pPr>
      <w:tabs>
        <w:tab w:val="center" w:pos="4252"/>
        <w:tab w:val="right" w:pos="8504"/>
      </w:tabs>
      <w:spacing w:before="0"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A5E42"/>
    <w:rPr>
      <w:rFonts w:ascii="Verdana" w:hAnsi="Verdana"/>
      <w:sz w:val="18"/>
    </w:rPr>
  </w:style>
  <w:style w:type="paragraph" w:styleId="Mapadeldocumento">
    <w:name w:val="Document Map"/>
    <w:basedOn w:val="Normal"/>
    <w:link w:val="MapadeldocumentoCar"/>
    <w:uiPriority w:val="99"/>
    <w:semiHidden/>
    <w:unhideWhenUsed/>
    <w:rsid w:val="005B7BA2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sid w:val="005B7BA2"/>
    <w:rPr>
      <w:rFonts w:ascii="Tahoma" w:hAnsi="Tahoma" w:cs="Tahoma"/>
      <w:sz w:val="16"/>
      <w:szCs w:val="16"/>
    </w:rPr>
  </w:style>
  <w:style w:type="character" w:customStyle="1" w:styleId="Ttulo3Car">
    <w:name w:val="Título 3 Car"/>
    <w:basedOn w:val="Fuentedeprrafopredeter"/>
    <w:link w:val="Ttulo3"/>
    <w:uiPriority w:val="9"/>
    <w:rsid w:val="00463E82"/>
    <w:rPr>
      <w:rFonts w:ascii="Verdana" w:eastAsiaTheme="majorEastAsia" w:hAnsi="Verdana" w:cstheme="majorBidi"/>
      <w:b/>
      <w:bCs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glossaryDocument" Target="glossary/document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g"/><Relationship Id="rId2" Type="http://schemas.openxmlformats.org/officeDocument/2006/relationships/image" Target="media/image5.png"/><Relationship Id="rId1" Type="http://schemas.openxmlformats.org/officeDocument/2006/relationships/image" Target="media/image4.png"/><Relationship Id="rId4" Type="http://schemas.openxmlformats.org/officeDocument/2006/relationships/image" Target="media/image7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6.jpg"/><Relationship Id="rId2" Type="http://schemas.openxmlformats.org/officeDocument/2006/relationships/image" Target="media/image5.png"/><Relationship Id="rId1" Type="http://schemas.openxmlformats.org/officeDocument/2006/relationships/image" Target="media/image4.png"/><Relationship Id="rId5" Type="http://schemas.openxmlformats.org/officeDocument/2006/relationships/image" Target="media/image3.jpeg"/><Relationship Id="rId4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gelc\Desktop\Formulario2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AE80046A14474EF1B1792AE57ED8FCB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A538C02-0668-486D-8EA5-764536C469FA}"/>
      </w:docPartPr>
      <w:docPartBody>
        <w:p w:rsidR="0049425A" w:rsidRDefault="0049425A" w:rsidP="0049425A">
          <w:pPr>
            <w:pStyle w:val="AE80046A14474EF1B1792AE57ED8FCB5"/>
          </w:pPr>
          <w:r>
            <w:rPr>
              <w:rStyle w:val="Textodelmarcadordeposicin"/>
              <w:i/>
            </w:rPr>
            <w:t>Memoria de la trayectoria de la compañía desde su constitución y/o primeras actuaciones hasta el estado actual, detallando los principales acontecimientos, modificaciones sustanciales del accionariado y/o equipo directivo, cambios en la actividad , etapas de expansión/recisión, internacionalización, reconocimientos, etc..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B6EA5B619FF84A70AF711FDC94D4517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88C172B-2A31-402C-BAB3-B5348D1553E1}"/>
      </w:docPartPr>
      <w:docPartBody>
        <w:p w:rsidR="0049425A" w:rsidRDefault="0049425A" w:rsidP="0049425A">
          <w:pPr>
            <w:pStyle w:val="B6EA5B619FF84A70AF711FDC94D45172"/>
          </w:pPr>
          <w:r>
            <w:rPr>
              <w:rStyle w:val="Textodelmarcadordeposicin"/>
              <w:i/>
            </w:rPr>
            <w:t>Memoria de la trayectoria de la compañía desde su constitución y/o primeras actuaciones hasta el estado actual, detallando los principales acontecimientos, modificaciones sustanciales del accionariado y/o equipo directivo, cambios en la actividad , etapas de expansión/recisión, internacionalización, reconocimientos, etc..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58FC4031E9C64994B78EF1687B95C5D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4F21052-EAC9-420E-AD01-DA73CA6D506B}"/>
      </w:docPartPr>
      <w:docPartBody>
        <w:p w:rsidR="0049425A" w:rsidRDefault="0049425A" w:rsidP="0049425A">
          <w:pPr>
            <w:pStyle w:val="58FC4031E9C64994B78EF1687B95C5D7"/>
          </w:pPr>
          <w:r>
            <w:rPr>
              <w:rStyle w:val="Textodelmarcadordeposicin"/>
              <w:i/>
            </w:rPr>
            <w:t>Memoria de la trayectoria de la compañía desde su constitución y/o primeras actuaciones hasta el estado actual, detallando los principales acontecimientos, modificaciones sustanciales del accionariado y/o equipo directivo, cambios en la actividad , etapas de expansión/recisión, internacionalización, reconocimientos, etc..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EDC5D416BF344EC1BB6B92504D6C232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ED51773-5875-4C93-A18D-B38C434AC83D}"/>
      </w:docPartPr>
      <w:docPartBody>
        <w:p w:rsidR="0049425A" w:rsidRDefault="0049425A" w:rsidP="0049425A">
          <w:pPr>
            <w:pStyle w:val="EDC5D416BF344EC1BB6B92504D6C2322"/>
          </w:pPr>
          <w:r>
            <w:rPr>
              <w:rStyle w:val="Textodelmarcadordeposicin"/>
              <w:i/>
            </w:rPr>
            <w:t>Memoria de la trayectoria de la compañía desde su constitución y/o primeras actuaciones hasta el estado actual, detallando los principales acontecimientos, modificaciones sustanciales del accionariado y/o equipo directivo, cambios en la actividad , etapas de expansión/recisión, internacionalización, reconocimientos, etc..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A52707B613394AA19E28ABAAADB0013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7BA7CEB-E561-4DFE-A509-3EB3F1479BBB}"/>
      </w:docPartPr>
      <w:docPartBody>
        <w:p w:rsidR="0049425A" w:rsidRDefault="0049425A" w:rsidP="0049425A">
          <w:pPr>
            <w:pStyle w:val="A52707B613394AA19E28ABAAADB00132"/>
          </w:pPr>
          <w:r>
            <w:rPr>
              <w:rStyle w:val="Textodelmarcadordeposicin"/>
              <w:i/>
            </w:rPr>
            <w:t>Memoria de la trayectoria de la compañía desde su constitución y/o primeras actuaciones hasta el estado actual, detallando los principales acontecimientos, modificaciones sustanciales del accionariado y/o equipo directivo, cambios en la actividad , etapas de expansión/recisión, internacionalización, reconocimientos, etc..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EE24AE01F49B46C6B3102EE6E6F3FF6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703CD8F-B88B-4CC9-B69B-7D50C76FB885}"/>
      </w:docPartPr>
      <w:docPartBody>
        <w:p w:rsidR="0049425A" w:rsidRDefault="0049425A" w:rsidP="0049425A">
          <w:pPr>
            <w:pStyle w:val="EE24AE01F49B46C6B3102EE6E6F3FF6C"/>
          </w:pPr>
          <w:r>
            <w:rPr>
              <w:rStyle w:val="Textodelmarcadordeposicin"/>
              <w:i/>
            </w:rPr>
            <w:t>Memoria de la trayectoria de la compañía desde su constitución y/o primeras actuaciones hasta el estado actual, detallando los principales acontecimientos, modificaciones sustanciales del accionariado y/o equipo directivo, cambios en la actividad , etapas de expansión/recisión, internacionalización, reconocimientos, etc..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E36CE645CF1F4BF8AC85102F37BE04B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58DCF95-7B19-4D97-9F1D-737279B74219}"/>
      </w:docPartPr>
      <w:docPartBody>
        <w:p w:rsidR="009333FE" w:rsidRDefault="009333FE" w:rsidP="009333FE">
          <w:pPr>
            <w:pStyle w:val="E36CE645CF1F4BF8AC85102F37BE04B6"/>
          </w:pPr>
          <w:r w:rsidRPr="00EA2456">
            <w:rPr>
              <w:rStyle w:val="Textodelmarcadordeposicin"/>
              <w:i/>
            </w:rPr>
            <w:t>Esquema de Producción. Logística o infraestructura necesaria. Componente tecnológico. Nivel de competitividad. Instalaciones y bienes de equipo. Alianzas y sinergias</w:t>
          </w:r>
          <w:r>
            <w:rPr>
              <w:rStyle w:val="Textodelmarcadordeposicin"/>
              <w:i/>
            </w:rPr>
            <w:t>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74AC52E17CB94D62BFA7452B40ECE13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916A8D3-B6EF-4EC1-801F-B50EEF82DB30}"/>
      </w:docPartPr>
      <w:docPartBody>
        <w:p w:rsidR="009333FE" w:rsidRDefault="009333FE" w:rsidP="009333FE">
          <w:pPr>
            <w:pStyle w:val="74AC52E17CB94D62BFA7452B40ECE13E"/>
          </w:pPr>
          <w:r w:rsidRPr="00EA2456">
            <w:rPr>
              <w:rStyle w:val="Textodelmarcadordeposicin"/>
              <w:i/>
            </w:rPr>
            <w:t>Esquema de Producción. Logística o infraestructura necesaria. Componente tecnológico. Nivel de competitividad. Instalaciones y bienes de equipo. Alianzas y sinergias</w:t>
          </w:r>
          <w:r>
            <w:rPr>
              <w:rStyle w:val="Textodelmarcadordeposicin"/>
              <w:i/>
            </w:rPr>
            <w:t>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8C2A189A5B9F4F77B9A395B764F5364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1298BD7-2C72-4BC8-A0F0-A4EE5204073D}"/>
      </w:docPartPr>
      <w:docPartBody>
        <w:p w:rsidR="009333FE" w:rsidRDefault="009333FE" w:rsidP="009333FE">
          <w:pPr>
            <w:pStyle w:val="8C2A189A5B9F4F77B9A395B764F53648"/>
          </w:pPr>
          <w:r>
            <w:rPr>
              <w:rStyle w:val="Textodelmarcadordeposicin"/>
            </w:rPr>
            <w:t xml:space="preserve">Haga clic aquí para escribir texto                                               </w:t>
          </w:r>
        </w:p>
      </w:docPartBody>
    </w:docPart>
    <w:docPart>
      <w:docPartPr>
        <w:name w:val="9FCD1DA49B7B404DBD0F5A0A28B4909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E38EDCF-0EBA-4427-A716-AE4CA1BE385C}"/>
      </w:docPartPr>
      <w:docPartBody>
        <w:p w:rsidR="009333FE" w:rsidRDefault="009333FE" w:rsidP="009333FE">
          <w:pPr>
            <w:pStyle w:val="9FCD1DA49B7B404DBD0F5A0A28B49095"/>
          </w:pPr>
          <w:r>
            <w:rPr>
              <w:rStyle w:val="Textodelmarcadordeposicin"/>
            </w:rPr>
            <w:t xml:space="preserve">Haga clic aquí para escribir texto                                               </w:t>
          </w:r>
        </w:p>
      </w:docPartBody>
    </w:docPart>
    <w:docPart>
      <w:docPartPr>
        <w:name w:val="76FFE916B73B4D2194E5E085FE0294E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348E1D7-ACB3-4B14-9FFE-0F00A996A26D}"/>
      </w:docPartPr>
      <w:docPartBody>
        <w:p w:rsidR="009333FE" w:rsidRDefault="009333FE" w:rsidP="009333FE">
          <w:pPr>
            <w:pStyle w:val="76FFE916B73B4D2194E5E085FE0294EA"/>
          </w:pPr>
          <w:r>
            <w:rPr>
              <w:rStyle w:val="Textodelmarcadordeposicin"/>
            </w:rPr>
            <w:t xml:space="preserve">Haga clic aquí para escribir texto                                               </w:t>
          </w:r>
        </w:p>
      </w:docPartBody>
    </w:docPart>
    <w:docPart>
      <w:docPartPr>
        <w:name w:val="9EEABA46702D43618A5B73463106338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BE4E206-757F-4DDD-87D5-26729054E761}"/>
      </w:docPartPr>
      <w:docPartBody>
        <w:p w:rsidR="009333FE" w:rsidRDefault="009333FE" w:rsidP="009333FE">
          <w:pPr>
            <w:pStyle w:val="9EEABA46702D43618A5B734631063380"/>
          </w:pPr>
          <w:r>
            <w:rPr>
              <w:rStyle w:val="Textodelmarcadordeposicin"/>
            </w:rPr>
            <w:t xml:space="preserve">Haga clic aquí para escribir texto                                               </w:t>
          </w:r>
        </w:p>
      </w:docPartBody>
    </w:docPart>
    <w:docPart>
      <w:docPartPr>
        <w:name w:val="60A5A8969ACA4BE5965D8148B6DCDC8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8B3D3B0-5128-4FD9-96F2-40FEF7304E21}"/>
      </w:docPartPr>
      <w:docPartBody>
        <w:p w:rsidR="009333FE" w:rsidRDefault="009333FE" w:rsidP="009333FE">
          <w:pPr>
            <w:pStyle w:val="60A5A8969ACA4BE5965D8148B6DCDC8E"/>
          </w:pPr>
          <w:r>
            <w:rPr>
              <w:rStyle w:val="Textodelmarcadordeposicin"/>
            </w:rPr>
            <w:t xml:space="preserve">Haga clic aquí para escribir texto                                               </w:t>
          </w:r>
        </w:p>
      </w:docPartBody>
    </w:docPart>
    <w:docPart>
      <w:docPartPr>
        <w:name w:val="17978DDE84B244F7BA531E613CAD218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80B71DA-D6CD-48E2-A0D1-E434E8E5B88E}"/>
      </w:docPartPr>
      <w:docPartBody>
        <w:p w:rsidR="009333FE" w:rsidRDefault="009333FE" w:rsidP="009333FE">
          <w:pPr>
            <w:pStyle w:val="17978DDE84B244F7BA531E613CAD2185"/>
          </w:pPr>
          <w:r>
            <w:rPr>
              <w:rStyle w:val="Textodelmarcadordeposicin"/>
            </w:rPr>
            <w:t xml:space="preserve">Haga clic aquí para escribir texto                                               </w:t>
          </w:r>
        </w:p>
      </w:docPartBody>
    </w:docPart>
    <w:docPart>
      <w:docPartPr>
        <w:name w:val="3ABA30E1C3B24ED7B9D21CE00E457DB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9B53747-5247-4230-A529-FAFA3B0BF1F7}"/>
      </w:docPartPr>
      <w:docPartBody>
        <w:p w:rsidR="009333FE" w:rsidRDefault="009333FE" w:rsidP="009333FE">
          <w:pPr>
            <w:pStyle w:val="3ABA30E1C3B24ED7B9D21CE00E457DBF"/>
          </w:pPr>
          <w:r>
            <w:rPr>
              <w:rStyle w:val="Textodelmarcadordeposicin"/>
            </w:rPr>
            <w:t xml:space="preserve">Haga clic aquí para escribir texto                                               </w:t>
          </w:r>
        </w:p>
      </w:docPartBody>
    </w:docPart>
    <w:docPart>
      <w:docPartPr>
        <w:name w:val="95A1A3023F884B1FBEAD5EB760878BA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16DAC47-FC32-46AE-948A-6EFC63C74C5D}"/>
      </w:docPartPr>
      <w:docPartBody>
        <w:p w:rsidR="009333FE" w:rsidRDefault="009333FE" w:rsidP="009333FE">
          <w:pPr>
            <w:pStyle w:val="95A1A3023F884B1FBEAD5EB760878BA2"/>
          </w:pPr>
          <w:r w:rsidRPr="00EA2456">
            <w:rPr>
              <w:rStyle w:val="Textodelmarcadordeposicin"/>
              <w:i/>
            </w:rPr>
            <w:t>Esquema de Producción. Logística o infraestructura necesaria. Componente tecnológico. Nivel de competitividad. Instalaciones y bienes de equipo. Alianzas y sinergias</w:t>
          </w:r>
          <w:r>
            <w:rPr>
              <w:rStyle w:val="Textodelmarcadordeposicin"/>
              <w:i/>
            </w:rPr>
            <w:t>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5C5BEC9E13AC4F75AEB17E739AE0790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358D6DE-8B82-4F65-903A-5939B34F0310}"/>
      </w:docPartPr>
      <w:docPartBody>
        <w:p w:rsidR="009333FE" w:rsidRDefault="009333FE" w:rsidP="009333FE">
          <w:pPr>
            <w:pStyle w:val="5C5BEC9E13AC4F75AEB17E739AE0790B"/>
          </w:pPr>
          <w:r w:rsidRPr="00EA2456">
            <w:rPr>
              <w:rStyle w:val="Textodelmarcadordeposicin"/>
              <w:i/>
            </w:rPr>
            <w:t>Esquema de Producción. Logística o infraestructura necesaria. Componente tecnológico. Nivel de competitividad. Instalaciones y bienes de equipo. Alianzas y sinergias</w:t>
          </w:r>
          <w:r>
            <w:rPr>
              <w:rStyle w:val="Textodelmarcadordeposicin"/>
              <w:i/>
            </w:rPr>
            <w:t>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927FB10589864EA09094A6C8C965159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EDFF178-8A7D-46B7-B5DE-6E3048285F5A}"/>
      </w:docPartPr>
      <w:docPartBody>
        <w:p w:rsidR="009333FE" w:rsidRDefault="009333FE" w:rsidP="009333FE">
          <w:pPr>
            <w:pStyle w:val="927FB10589864EA09094A6C8C9651599"/>
          </w:pPr>
          <w:r w:rsidRPr="00EA2456">
            <w:rPr>
              <w:rStyle w:val="Textodelmarcadordeposicin"/>
              <w:i/>
            </w:rPr>
            <w:t>Esquema de Producción. Logística o infraestructura necesaria. Componente tecnológico. Nivel de competitividad. Instalaciones y bienes de equipo. Alianzas y sinergias</w:t>
          </w:r>
          <w:r>
            <w:rPr>
              <w:rStyle w:val="Textodelmarcadordeposicin"/>
              <w:i/>
            </w:rPr>
            <w:t>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C993C60B8D6E438DA6C83B6D3CEE12D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9794F37-2AB1-466F-8C54-9B30AF8780ED}"/>
      </w:docPartPr>
      <w:docPartBody>
        <w:p w:rsidR="009333FE" w:rsidRDefault="009333FE" w:rsidP="009333FE">
          <w:pPr>
            <w:pStyle w:val="C993C60B8D6E438DA6C83B6D3CEE12DE"/>
          </w:pPr>
          <w:r w:rsidRPr="00EA2456">
            <w:rPr>
              <w:rStyle w:val="Textodelmarcadordeposicin"/>
              <w:i/>
            </w:rPr>
            <w:t>Esquema de Producción. Logística o infraestructura necesaria. Componente tecnológico. Nivel de competitividad. Instalaciones y bienes de equipo. Alianzas y sinergias</w:t>
          </w:r>
          <w:r>
            <w:rPr>
              <w:rStyle w:val="Textodelmarcadordeposicin"/>
              <w:i/>
            </w:rPr>
            <w:t>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4C43C203A71D4B31953374D241850D3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6DE7686-A0D1-4103-A818-6DD6CD475F67}"/>
      </w:docPartPr>
      <w:docPartBody>
        <w:p w:rsidR="009333FE" w:rsidRDefault="009333FE" w:rsidP="009333FE">
          <w:pPr>
            <w:pStyle w:val="4C43C203A71D4B31953374D241850D3B"/>
          </w:pPr>
          <w:r w:rsidRPr="00EA2456">
            <w:rPr>
              <w:rStyle w:val="Textodelmarcadordeposicin"/>
              <w:i/>
            </w:rPr>
            <w:t>Esquema de Producción. Logística o infraestructura necesaria. Componente tecnológico. Nivel de competitividad. Instalaciones y bienes de equipo. Alianzas y sinergias</w:t>
          </w:r>
          <w:r>
            <w:rPr>
              <w:rStyle w:val="Textodelmarcadordeposicin"/>
              <w:i/>
            </w:rPr>
            <w:t>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B91801576CEB4C64BBC8234E1DD7C76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1E83AEF-9432-45D4-B94A-D85F001D18FA}"/>
      </w:docPartPr>
      <w:docPartBody>
        <w:p w:rsidR="009333FE" w:rsidRDefault="009333FE" w:rsidP="009333FE">
          <w:pPr>
            <w:pStyle w:val="B91801576CEB4C64BBC8234E1DD7C769"/>
          </w:pPr>
          <w:r w:rsidRPr="00EA2456">
            <w:rPr>
              <w:rStyle w:val="Textodelmarcadordeposicin"/>
              <w:i/>
            </w:rPr>
            <w:t>Esquema de Producción. Logística o infraestructura necesaria. Componente tecnológico. Nivel de competitividad. Instalaciones y bienes de equipo. Alianzas y sinergias</w:t>
          </w:r>
          <w:r>
            <w:rPr>
              <w:rStyle w:val="Textodelmarcadordeposicin"/>
              <w:i/>
            </w:rPr>
            <w:t>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63271853908F4772A7AF2917FF7BA9D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B107676-C3DF-4573-B9F0-0613DC573214}"/>
      </w:docPartPr>
      <w:docPartBody>
        <w:p w:rsidR="009333FE" w:rsidRDefault="009333FE" w:rsidP="009333FE">
          <w:pPr>
            <w:pStyle w:val="63271853908F4772A7AF2917FF7BA9D1"/>
          </w:pPr>
          <w:r w:rsidRPr="00EA2456">
            <w:rPr>
              <w:rStyle w:val="Textodelmarcadordeposicin"/>
              <w:i/>
            </w:rPr>
            <w:t>Esquema de Producción. Logística o infraestructura necesaria. Componente tecnológico. Nivel de competitividad. Instalaciones y bienes de equipo. Alianzas y sinergias</w:t>
          </w:r>
          <w:r>
            <w:rPr>
              <w:rStyle w:val="Textodelmarcadordeposicin"/>
              <w:i/>
            </w:rPr>
            <w:t>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1BEF268EF6FF48B482B95E2C3A1C02F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0CADCFF-FC19-4A83-ACD6-05815B866218}"/>
      </w:docPartPr>
      <w:docPartBody>
        <w:p w:rsidR="005006A6" w:rsidRDefault="005006A6" w:rsidP="005006A6">
          <w:pPr>
            <w:pStyle w:val="1BEF268EF6FF48B482B95E2C3A1C02F1"/>
          </w:pPr>
          <w:r w:rsidRPr="007279A2">
            <w:rPr>
              <w:rStyle w:val="Textodelmarcadordeposicin"/>
            </w:rPr>
            <w:t>Elija un elemento.</w:t>
          </w:r>
        </w:p>
      </w:docPartBody>
    </w:docPart>
    <w:docPart>
      <w:docPartPr>
        <w:name w:val="48ABEE640A19424A9DFD53550AF3B9D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9B169A3-871B-4930-AD3A-58767181B397}"/>
      </w:docPartPr>
      <w:docPartBody>
        <w:p w:rsidR="005006A6" w:rsidRDefault="005006A6" w:rsidP="005006A6">
          <w:pPr>
            <w:pStyle w:val="48ABEE640A19424A9DFD53550AF3B9D8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E3B15E64C4884FAC811DE5F1782E30B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D802AEC-7E71-4601-8532-19C5A79BF880}"/>
      </w:docPartPr>
      <w:docPartBody>
        <w:p w:rsidR="005006A6" w:rsidRDefault="005006A6" w:rsidP="005006A6">
          <w:pPr>
            <w:pStyle w:val="E3B15E64C4884FAC811DE5F1782E30B7"/>
          </w:pPr>
          <w:r>
            <w:rPr>
              <w:rStyle w:val="Textodelmarcadordeposicin"/>
            </w:rPr>
            <w:t>País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B65246AD87F04DD4B791FFDE5FECAC8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192D86C-8EB3-4CDE-8BA4-430603C8C632}"/>
      </w:docPartPr>
      <w:docPartBody>
        <w:p w:rsidR="005006A6" w:rsidRDefault="005006A6" w:rsidP="005006A6">
          <w:pPr>
            <w:pStyle w:val="B65246AD87F04DD4B791FFDE5FECAC8F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6375C1C9123847239370978FF882011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D94B441-C46C-4849-87B3-07589754B54F}"/>
      </w:docPartPr>
      <w:docPartBody>
        <w:p w:rsidR="005006A6" w:rsidRDefault="005006A6" w:rsidP="005006A6">
          <w:pPr>
            <w:pStyle w:val="6375C1C9123847239370978FF8820113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B38152ABF8834F01A0825EA360C494B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81C86C6-A2A1-4557-AB3D-0107FC7F1EB1}"/>
      </w:docPartPr>
      <w:docPartBody>
        <w:p w:rsidR="005006A6" w:rsidRDefault="005006A6" w:rsidP="005006A6">
          <w:pPr>
            <w:pStyle w:val="B38152ABF8834F01A0825EA360C494B8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5F6920B1931E47EEA518D97E32380CF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B3CA79B-FC09-4ECF-9A9E-0328B0EC84F7}"/>
      </w:docPartPr>
      <w:docPartBody>
        <w:p w:rsidR="005006A6" w:rsidRDefault="005006A6" w:rsidP="005006A6">
          <w:pPr>
            <w:pStyle w:val="5F6920B1931E47EEA518D97E32380CF3"/>
          </w:pPr>
          <w:r>
            <w:rPr>
              <w:rStyle w:val="Textodelmarcadordeposicin"/>
            </w:rPr>
            <w:t>País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30DAE08AC829487492FA43F4E5C277E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43E3C38-BE5D-476F-9D1F-25177CEFEF76}"/>
      </w:docPartPr>
      <w:docPartBody>
        <w:p w:rsidR="005006A6" w:rsidRDefault="005006A6" w:rsidP="005006A6">
          <w:pPr>
            <w:pStyle w:val="30DAE08AC829487492FA43F4E5C277EC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5CDCF27694674FD9BEC0EF0213248C4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E9E6211-C916-49BD-BBAF-8689D702CFCE}"/>
      </w:docPartPr>
      <w:docPartBody>
        <w:p w:rsidR="005006A6" w:rsidRDefault="005006A6" w:rsidP="005006A6">
          <w:pPr>
            <w:pStyle w:val="5CDCF27694674FD9BEC0EF0213248C46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5F6726AF0A3340CE9D2E80B3D45242D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F8FCD6-D6EE-4502-8549-7378BC918CE5}"/>
      </w:docPartPr>
      <w:docPartBody>
        <w:p w:rsidR="005006A6" w:rsidRDefault="005006A6" w:rsidP="005006A6">
          <w:pPr>
            <w:pStyle w:val="5F6726AF0A3340CE9D2E80B3D45242D2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7D19C1C838E14050BFE84660C316BCB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C5919DB-7A2C-4C6E-82F9-493884B0804E}"/>
      </w:docPartPr>
      <w:docPartBody>
        <w:p w:rsidR="005006A6" w:rsidRDefault="005006A6" w:rsidP="005006A6">
          <w:pPr>
            <w:pStyle w:val="7D19C1C838E14050BFE84660C316BCB2"/>
          </w:pPr>
          <w:r>
            <w:rPr>
              <w:rStyle w:val="Textodelmarcadordeposicin"/>
            </w:rPr>
            <w:t>País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CC312D67BDD648EC83626671908DEDB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57C1ED0-EEE2-4795-8B23-BE1D3D19F0E0}"/>
      </w:docPartPr>
      <w:docPartBody>
        <w:p w:rsidR="005006A6" w:rsidRDefault="005006A6" w:rsidP="005006A6">
          <w:pPr>
            <w:pStyle w:val="CC312D67BDD648EC83626671908DEDB9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51AB7CC2D1FB42F294EB29A272F5EDF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E5568FD-D9B1-4A62-82F6-4623D8A310B4}"/>
      </w:docPartPr>
      <w:docPartBody>
        <w:p w:rsidR="005006A6" w:rsidRDefault="005006A6" w:rsidP="005006A6">
          <w:pPr>
            <w:pStyle w:val="51AB7CC2D1FB42F294EB29A272F5EDFE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564CBA84600F4DE5A341B178D331032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238413E-C949-4A17-84F8-F697C3DF1E01}"/>
      </w:docPartPr>
      <w:docPartBody>
        <w:p w:rsidR="005006A6" w:rsidRDefault="005006A6" w:rsidP="005006A6">
          <w:pPr>
            <w:pStyle w:val="564CBA84600F4DE5A341B178D3310325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96948C1A08E4401C8205BE913BCD919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24276EA-294C-4F24-8A15-5D84F0D383DF}"/>
      </w:docPartPr>
      <w:docPartBody>
        <w:p w:rsidR="005006A6" w:rsidRDefault="005006A6" w:rsidP="005006A6">
          <w:pPr>
            <w:pStyle w:val="96948C1A08E4401C8205BE913BCD919F"/>
          </w:pPr>
          <w:r>
            <w:rPr>
              <w:rStyle w:val="Textodelmarcadordeposicin"/>
            </w:rPr>
            <w:t>País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321DA4A3A5504E99987206829C199F9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EA5BFC1-A586-44E5-8F10-E1846A56551A}"/>
      </w:docPartPr>
      <w:docPartBody>
        <w:p w:rsidR="005006A6" w:rsidRDefault="005006A6" w:rsidP="005006A6">
          <w:pPr>
            <w:pStyle w:val="321DA4A3A5504E99987206829C199F96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FFFAD74E4F134CBE937E406A5CEE45B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926B19C-769B-405C-926E-FC0AE7356F60}"/>
      </w:docPartPr>
      <w:docPartBody>
        <w:p w:rsidR="005006A6" w:rsidRDefault="005006A6" w:rsidP="005006A6">
          <w:pPr>
            <w:pStyle w:val="FFFAD74E4F134CBE937E406A5CEE45B7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E93FCB91EFF94A16A3E5C8939725BD9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18845AF-A54A-4AEC-AD4B-4836E4F8E916}"/>
      </w:docPartPr>
      <w:docPartBody>
        <w:p w:rsidR="005006A6" w:rsidRDefault="005006A6" w:rsidP="005006A6">
          <w:pPr>
            <w:pStyle w:val="E93FCB91EFF94A16A3E5C8939725BD91"/>
          </w:pPr>
          <w:r w:rsidRPr="00463E82">
            <w:t xml:space="preserve">Haga clic aquí para escribir texto.                            </w:t>
          </w:r>
        </w:p>
      </w:docPartBody>
    </w:docPart>
    <w:docPart>
      <w:docPartPr>
        <w:name w:val="1180F935A7D74B388311A3CBEF7F5E5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482E5CA-4C30-44FB-8632-313A61F96DC7}"/>
      </w:docPartPr>
      <w:docPartBody>
        <w:p w:rsidR="005006A6" w:rsidRDefault="005006A6" w:rsidP="005006A6">
          <w:pPr>
            <w:pStyle w:val="1180F935A7D74B388311A3CBEF7F5E59"/>
          </w:pPr>
          <w:r w:rsidRPr="00463E82">
            <w:t xml:space="preserve">Haga clic aquí para escribir texto.                                       </w:t>
          </w:r>
        </w:p>
      </w:docPartBody>
    </w:docPart>
    <w:docPart>
      <w:docPartPr>
        <w:name w:val="C87A6D08B289451E8F37B15A534CFA6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506525A-39C7-45C9-A63B-BADCA5E67480}"/>
      </w:docPartPr>
      <w:docPartBody>
        <w:p w:rsidR="005006A6" w:rsidRDefault="005006A6" w:rsidP="005006A6">
          <w:pPr>
            <w:pStyle w:val="C87A6D08B289451E8F37B15A534CFA6D"/>
          </w:pPr>
          <w:r w:rsidRPr="00463E82">
            <w:t xml:space="preserve">Haga clic aquí para escribir texto.                                   </w:t>
          </w:r>
        </w:p>
      </w:docPartBody>
    </w:docPart>
    <w:docPart>
      <w:docPartPr>
        <w:name w:val="7EB95263763C43EBB1168C55C14F467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0A45C6F-1D49-4F6B-A454-9E73B0D883D6}"/>
      </w:docPartPr>
      <w:docPartBody>
        <w:p w:rsidR="005006A6" w:rsidRDefault="005006A6" w:rsidP="005006A6">
          <w:pPr>
            <w:pStyle w:val="7EB95263763C43EBB1168C55C14F4675"/>
          </w:pPr>
          <w:r w:rsidRPr="00560AE0">
            <w:t>Haga clic aquí para escribir una fecha.</w:t>
          </w:r>
        </w:p>
      </w:docPartBody>
    </w:docPart>
    <w:docPart>
      <w:docPartPr>
        <w:name w:val="A928C98C1BCC4CF2A9387CA2B5B8057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1C15D97-6147-4D30-BC16-327C666273A7}"/>
      </w:docPartPr>
      <w:docPartBody>
        <w:p w:rsidR="005006A6" w:rsidRDefault="005006A6" w:rsidP="005006A6">
          <w:pPr>
            <w:pStyle w:val="A928C98C1BCC4CF2A9387CA2B5B80577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12C4449E15EA49948997F95B8E64AE4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A7CDEA6-C537-4E40-812E-1AFB49FFBA0F}"/>
      </w:docPartPr>
      <w:docPartBody>
        <w:p w:rsidR="005006A6" w:rsidRDefault="005006A6" w:rsidP="005006A6">
          <w:pPr>
            <w:pStyle w:val="12C4449E15EA49948997F95B8E64AE41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40B9E212777E4415BA6C25E5A4FEAD1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25AACF6-6A54-4821-BA31-91B1B71E9FDE}"/>
      </w:docPartPr>
      <w:docPartBody>
        <w:p w:rsidR="005006A6" w:rsidRDefault="005006A6" w:rsidP="005006A6">
          <w:pPr>
            <w:pStyle w:val="40B9E212777E4415BA6C25E5A4FEAD16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7AD42AC948584EAEB4C9978D3E86B20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DC11762-B1C9-4599-9591-2C289A2C1F93}"/>
      </w:docPartPr>
      <w:docPartBody>
        <w:p w:rsidR="005006A6" w:rsidRDefault="005006A6" w:rsidP="005006A6">
          <w:pPr>
            <w:pStyle w:val="7AD42AC948584EAEB4C9978D3E86B208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19E3CF7FA3B54C2E836A768D767FCD6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31FA3B9-A4F1-4038-9689-8FDD83FC1199}"/>
      </w:docPartPr>
      <w:docPartBody>
        <w:p w:rsidR="005006A6" w:rsidRDefault="005006A6" w:rsidP="005006A6">
          <w:pPr>
            <w:pStyle w:val="19E3CF7FA3B54C2E836A768D767FCD6B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D776A8D5C99244E0B744BFEF8D5A858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0449D93-0F4C-403E-83ED-F03CD567536B}"/>
      </w:docPartPr>
      <w:docPartBody>
        <w:p w:rsidR="005006A6" w:rsidRDefault="005006A6" w:rsidP="005006A6">
          <w:pPr>
            <w:pStyle w:val="D776A8D5C99244E0B744BFEF8D5A8581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ED6A40737DFD406DA387E36763B91B0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BB8AF1C-164D-48B6-A269-13A7A7592EF1}"/>
      </w:docPartPr>
      <w:docPartBody>
        <w:p w:rsidR="005006A6" w:rsidRDefault="005006A6" w:rsidP="005006A6">
          <w:pPr>
            <w:pStyle w:val="ED6A40737DFD406DA387E36763B91B02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00ACED3212E54ED4A8661FB79881B0A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9400D10-883D-46FB-9531-FAD2FAE720E8}"/>
      </w:docPartPr>
      <w:docPartBody>
        <w:p w:rsidR="005006A6" w:rsidRDefault="005006A6" w:rsidP="005006A6">
          <w:pPr>
            <w:pStyle w:val="00ACED3212E54ED4A8661FB79881B0A6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0453163B6E9340EFA38276C82775938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683FBD6-C5F3-45E2-AAA0-00B4A04F861A}"/>
      </w:docPartPr>
      <w:docPartBody>
        <w:p w:rsidR="005006A6" w:rsidRDefault="005006A6" w:rsidP="005006A6">
          <w:pPr>
            <w:pStyle w:val="0453163B6E9340EFA38276C827759384"/>
          </w:pPr>
          <w:r w:rsidRPr="00EA2456">
            <w:rPr>
              <w:rStyle w:val="Textodelmarcadordeposicin"/>
              <w:i/>
            </w:rPr>
            <w:t>Esquema de Producción. Logística o infraestructura necesaria. Componente tecnológico. Nivel de competitividad. Instalaciones y bienes de equipo. Alianzas y sinergias</w:t>
          </w:r>
          <w:r>
            <w:rPr>
              <w:rStyle w:val="Textodelmarcadordeposicin"/>
              <w:i/>
            </w:rPr>
            <w:t>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718AF0EBD33F4ED3A96C32E766CE8EC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B34A65F-F88E-43F4-BE7C-BC08B5FF548E}"/>
      </w:docPartPr>
      <w:docPartBody>
        <w:p w:rsidR="0003121A" w:rsidRDefault="0054209C" w:rsidP="0054209C">
          <w:pPr>
            <w:pStyle w:val="718AF0EBD33F4ED3A96C32E766CE8EC2"/>
          </w:pPr>
          <w:r w:rsidRPr="00FC5117">
            <w:rPr>
              <w:rStyle w:val="Textodelmarcadordeposicin"/>
              <w:b/>
              <w:i/>
              <w:sz w:val="52"/>
              <w:szCs w:val="52"/>
              <w:u w:val="single"/>
            </w:rPr>
            <w:t>Insertar nombre comercial y/o logo</w:t>
          </w:r>
          <w:r w:rsidRPr="00FC5117">
            <w:rPr>
              <w:rStyle w:val="Textodelmarcadordeposicin"/>
              <w:b/>
              <w:i/>
              <w:u w:val="single"/>
            </w:rPr>
            <w:t>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49425A"/>
    <w:rsid w:val="0003121A"/>
    <w:rsid w:val="00080B2A"/>
    <w:rsid w:val="0049425A"/>
    <w:rsid w:val="005006A6"/>
    <w:rsid w:val="0054209C"/>
    <w:rsid w:val="00542FE9"/>
    <w:rsid w:val="00700C6A"/>
    <w:rsid w:val="0089037C"/>
    <w:rsid w:val="009333FE"/>
    <w:rsid w:val="00B05137"/>
    <w:rsid w:val="00B61F92"/>
    <w:rsid w:val="00E037C5"/>
    <w:rsid w:val="00ED45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333FE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6C66AECFBC9D4A929A6254549C13B4A9">
    <w:name w:val="6C66AECFBC9D4A929A6254549C13B4A9"/>
    <w:rsid w:val="009333FE"/>
  </w:style>
  <w:style w:type="character" w:styleId="Textodelmarcadordeposicin">
    <w:name w:val="Placeholder Text"/>
    <w:basedOn w:val="Fuentedeprrafopredeter"/>
    <w:uiPriority w:val="99"/>
    <w:semiHidden/>
    <w:rsid w:val="0054209C"/>
    <w:rPr>
      <w:color w:val="808080"/>
    </w:rPr>
  </w:style>
  <w:style w:type="paragraph" w:customStyle="1" w:styleId="731E30EAC0E0451991AD48F5A9E93B50">
    <w:name w:val="731E30EAC0E0451991AD48F5A9E93B50"/>
    <w:rsid w:val="009333FE"/>
  </w:style>
  <w:style w:type="paragraph" w:customStyle="1" w:styleId="7594A9B7F7894A178E932C02712E545B">
    <w:name w:val="7594A9B7F7894A178E932C02712E545B"/>
    <w:rsid w:val="009333FE"/>
  </w:style>
  <w:style w:type="paragraph" w:customStyle="1" w:styleId="9215435AB1794557A576939B55786EF0">
    <w:name w:val="9215435AB1794557A576939B55786EF0"/>
    <w:rsid w:val="009333FE"/>
  </w:style>
  <w:style w:type="paragraph" w:customStyle="1" w:styleId="692DDBCA8B8E446DAF767214860D7764">
    <w:name w:val="692DDBCA8B8E446DAF767214860D7764"/>
    <w:rsid w:val="009333FE"/>
  </w:style>
  <w:style w:type="paragraph" w:customStyle="1" w:styleId="FB62185D12754FCD930DA8D0C0D7692E">
    <w:name w:val="FB62185D12754FCD930DA8D0C0D7692E"/>
    <w:rsid w:val="009333FE"/>
  </w:style>
  <w:style w:type="paragraph" w:customStyle="1" w:styleId="A1CFE6C971314E869903A84B897F4982">
    <w:name w:val="A1CFE6C971314E869903A84B897F4982"/>
    <w:rsid w:val="009333FE"/>
  </w:style>
  <w:style w:type="paragraph" w:customStyle="1" w:styleId="5530AFD71ADD4185BAEF3E91C520D66F">
    <w:name w:val="5530AFD71ADD4185BAEF3E91C520D66F"/>
    <w:rsid w:val="009333FE"/>
  </w:style>
  <w:style w:type="paragraph" w:customStyle="1" w:styleId="07A0941B84AA458793FE65BD4D4960CE">
    <w:name w:val="07A0941B84AA458793FE65BD4D4960CE"/>
    <w:rsid w:val="009333FE"/>
  </w:style>
  <w:style w:type="paragraph" w:customStyle="1" w:styleId="C7FF4AC2ACC64FB291A840484B393766">
    <w:name w:val="C7FF4AC2ACC64FB291A840484B393766"/>
    <w:rsid w:val="009333FE"/>
  </w:style>
  <w:style w:type="paragraph" w:customStyle="1" w:styleId="864F708FE3FE456AA7FD1FE6032CD29C">
    <w:name w:val="864F708FE3FE456AA7FD1FE6032CD29C"/>
    <w:rsid w:val="009333FE"/>
  </w:style>
  <w:style w:type="paragraph" w:customStyle="1" w:styleId="B6774D947142425EADFF78A6DFA70880">
    <w:name w:val="B6774D947142425EADFF78A6DFA70880"/>
    <w:rsid w:val="009333FE"/>
  </w:style>
  <w:style w:type="paragraph" w:customStyle="1" w:styleId="926A9564EF2C4F398FC3E0EE2B9579D1">
    <w:name w:val="926A9564EF2C4F398FC3E0EE2B9579D1"/>
    <w:rsid w:val="009333FE"/>
  </w:style>
  <w:style w:type="paragraph" w:customStyle="1" w:styleId="0E22C66A3A784D49A42F45D3919C238C">
    <w:name w:val="0E22C66A3A784D49A42F45D3919C238C"/>
    <w:rsid w:val="009333FE"/>
  </w:style>
  <w:style w:type="paragraph" w:customStyle="1" w:styleId="97059320B5ED49CA97CE47ACC52A0246">
    <w:name w:val="97059320B5ED49CA97CE47ACC52A0246"/>
    <w:rsid w:val="009333FE"/>
  </w:style>
  <w:style w:type="paragraph" w:customStyle="1" w:styleId="B9E1B1CC930246559975A9A1C0DC22FE">
    <w:name w:val="B9E1B1CC930246559975A9A1C0DC22FE"/>
    <w:rsid w:val="009333FE"/>
  </w:style>
  <w:style w:type="paragraph" w:customStyle="1" w:styleId="BBBCD6B81B6F49ABAE78D08AED54AA4B">
    <w:name w:val="BBBCD6B81B6F49ABAE78D08AED54AA4B"/>
    <w:rsid w:val="009333FE"/>
  </w:style>
  <w:style w:type="paragraph" w:customStyle="1" w:styleId="1085B64422094B2DBE8DF2F2356890D3">
    <w:name w:val="1085B64422094B2DBE8DF2F2356890D3"/>
    <w:rsid w:val="009333FE"/>
  </w:style>
  <w:style w:type="paragraph" w:customStyle="1" w:styleId="0048CC733098498A8FB392BE9D14C062">
    <w:name w:val="0048CC733098498A8FB392BE9D14C062"/>
    <w:rsid w:val="009333FE"/>
  </w:style>
  <w:style w:type="paragraph" w:customStyle="1" w:styleId="AB994DB68C5741E68947ED331C7BA52F">
    <w:name w:val="AB994DB68C5741E68947ED331C7BA52F"/>
    <w:rsid w:val="009333FE"/>
  </w:style>
  <w:style w:type="paragraph" w:customStyle="1" w:styleId="9017C2243D7D48F9BA2B8D30792D899F">
    <w:name w:val="9017C2243D7D48F9BA2B8D30792D899F"/>
    <w:rsid w:val="009333FE"/>
  </w:style>
  <w:style w:type="paragraph" w:customStyle="1" w:styleId="D1894737694B428F983771B6DAC544ED">
    <w:name w:val="D1894737694B428F983771B6DAC544ED"/>
    <w:rsid w:val="009333FE"/>
  </w:style>
  <w:style w:type="paragraph" w:customStyle="1" w:styleId="F26ECB1450814D76875FF47C353FD39F">
    <w:name w:val="F26ECB1450814D76875FF47C353FD39F"/>
    <w:rsid w:val="009333FE"/>
  </w:style>
  <w:style w:type="paragraph" w:customStyle="1" w:styleId="93896F0CBDEF4066838C47B1FDBD6EEA">
    <w:name w:val="93896F0CBDEF4066838C47B1FDBD6EEA"/>
    <w:rsid w:val="009333FE"/>
  </w:style>
  <w:style w:type="paragraph" w:customStyle="1" w:styleId="F3F61CDD419D4A61AB0614AC8D72E679">
    <w:name w:val="F3F61CDD419D4A61AB0614AC8D72E679"/>
    <w:rsid w:val="009333FE"/>
  </w:style>
  <w:style w:type="paragraph" w:customStyle="1" w:styleId="2D04454DE2C44E38898DEADD7F965F58">
    <w:name w:val="2D04454DE2C44E38898DEADD7F965F58"/>
    <w:rsid w:val="009333FE"/>
  </w:style>
  <w:style w:type="paragraph" w:customStyle="1" w:styleId="D687B8CC20C148F7AEAED49FA756C895">
    <w:name w:val="D687B8CC20C148F7AEAED49FA756C895"/>
    <w:rsid w:val="009333FE"/>
  </w:style>
  <w:style w:type="paragraph" w:customStyle="1" w:styleId="C2CFA0BF3FB94C239550EA0F05C62CD0">
    <w:name w:val="C2CFA0BF3FB94C239550EA0F05C62CD0"/>
    <w:rsid w:val="009333FE"/>
  </w:style>
  <w:style w:type="paragraph" w:customStyle="1" w:styleId="44D725E4D69649418521EF984FAAD55D">
    <w:name w:val="44D725E4D69649418521EF984FAAD55D"/>
    <w:rsid w:val="009333FE"/>
  </w:style>
  <w:style w:type="paragraph" w:customStyle="1" w:styleId="FF286EC8CFB24193A59FEE3DEA368AF0">
    <w:name w:val="FF286EC8CFB24193A59FEE3DEA368AF0"/>
    <w:rsid w:val="009333FE"/>
  </w:style>
  <w:style w:type="paragraph" w:customStyle="1" w:styleId="1EB9CE782C8E446D8FDF89A194269EBC">
    <w:name w:val="1EB9CE782C8E446D8FDF89A194269EBC"/>
    <w:rsid w:val="009333FE"/>
  </w:style>
  <w:style w:type="paragraph" w:customStyle="1" w:styleId="5B71D27216504003A8FCD479362F489A">
    <w:name w:val="5B71D27216504003A8FCD479362F489A"/>
    <w:rsid w:val="009333FE"/>
  </w:style>
  <w:style w:type="paragraph" w:customStyle="1" w:styleId="B05D6AF2BE544ADFA5B5AA490A6F3EAD">
    <w:name w:val="B05D6AF2BE544ADFA5B5AA490A6F3EAD"/>
    <w:rsid w:val="009333FE"/>
  </w:style>
  <w:style w:type="paragraph" w:customStyle="1" w:styleId="1C605885F5964AE7B0D455326F91C679">
    <w:name w:val="1C605885F5964AE7B0D455326F91C679"/>
    <w:rsid w:val="009333FE"/>
  </w:style>
  <w:style w:type="paragraph" w:customStyle="1" w:styleId="0C08545C51134FFAB331DC2F7811FD11">
    <w:name w:val="0C08545C51134FFAB331DC2F7811FD11"/>
    <w:rsid w:val="009333FE"/>
  </w:style>
  <w:style w:type="paragraph" w:customStyle="1" w:styleId="9E67BCC1807B43D08E33F65E4C37DE1A">
    <w:name w:val="9E67BCC1807B43D08E33F65E4C37DE1A"/>
    <w:rsid w:val="009333FE"/>
  </w:style>
  <w:style w:type="paragraph" w:customStyle="1" w:styleId="A45B3E44FE754B55ABFDA2825BC73387">
    <w:name w:val="A45B3E44FE754B55ABFDA2825BC73387"/>
    <w:rsid w:val="009333FE"/>
  </w:style>
  <w:style w:type="paragraph" w:customStyle="1" w:styleId="841E9191705B42B99821E0DBEB0281EB">
    <w:name w:val="841E9191705B42B99821E0DBEB0281EB"/>
    <w:rsid w:val="009333FE"/>
  </w:style>
  <w:style w:type="paragraph" w:customStyle="1" w:styleId="27CC6662E1BB47A49C7800EC5F34CF11">
    <w:name w:val="27CC6662E1BB47A49C7800EC5F34CF11"/>
    <w:rsid w:val="009333FE"/>
  </w:style>
  <w:style w:type="paragraph" w:customStyle="1" w:styleId="23C01E9C86144E69ADB002E599CA0502">
    <w:name w:val="23C01E9C86144E69ADB002E599CA0502"/>
    <w:rsid w:val="009333FE"/>
  </w:style>
  <w:style w:type="paragraph" w:customStyle="1" w:styleId="D4F6FD493C874E6E81121694D46537E5">
    <w:name w:val="D4F6FD493C874E6E81121694D46537E5"/>
    <w:rsid w:val="009333FE"/>
  </w:style>
  <w:style w:type="paragraph" w:customStyle="1" w:styleId="9047257BDF6D4259B1BD96AC4C4D2B95">
    <w:name w:val="9047257BDF6D4259B1BD96AC4C4D2B95"/>
    <w:rsid w:val="009333FE"/>
  </w:style>
  <w:style w:type="paragraph" w:customStyle="1" w:styleId="75C861E87C154C4A8820B78A321C74A0">
    <w:name w:val="75C861E87C154C4A8820B78A321C74A0"/>
    <w:rsid w:val="009333FE"/>
  </w:style>
  <w:style w:type="paragraph" w:customStyle="1" w:styleId="12CB204F7F1C436198662BAA8B54F465">
    <w:name w:val="12CB204F7F1C436198662BAA8B54F465"/>
    <w:rsid w:val="009333FE"/>
  </w:style>
  <w:style w:type="paragraph" w:customStyle="1" w:styleId="D478E9CD7BF549D993EADB98FEA65CAC">
    <w:name w:val="D478E9CD7BF549D993EADB98FEA65CAC"/>
    <w:rsid w:val="009333FE"/>
  </w:style>
  <w:style w:type="paragraph" w:customStyle="1" w:styleId="A06FDBFDBEB045E5A3EE5F24AF8D62D9">
    <w:name w:val="A06FDBFDBEB045E5A3EE5F24AF8D62D9"/>
    <w:rsid w:val="009333FE"/>
  </w:style>
  <w:style w:type="paragraph" w:customStyle="1" w:styleId="42C3E3BB552E454DBBD6889BE869863C">
    <w:name w:val="42C3E3BB552E454DBBD6889BE869863C"/>
    <w:rsid w:val="009333FE"/>
  </w:style>
  <w:style w:type="paragraph" w:customStyle="1" w:styleId="DC02DE3E18184DF19BD19EAE815AD32A">
    <w:name w:val="DC02DE3E18184DF19BD19EAE815AD32A"/>
    <w:rsid w:val="009333FE"/>
  </w:style>
  <w:style w:type="paragraph" w:customStyle="1" w:styleId="A158857522E049428B22684F25938D76">
    <w:name w:val="A158857522E049428B22684F25938D76"/>
    <w:rsid w:val="009333FE"/>
  </w:style>
  <w:style w:type="paragraph" w:customStyle="1" w:styleId="E85AC77B74BB4A93BAE233E49460E067">
    <w:name w:val="E85AC77B74BB4A93BAE233E49460E067"/>
    <w:rsid w:val="009333FE"/>
  </w:style>
  <w:style w:type="paragraph" w:customStyle="1" w:styleId="36A1A6018A3048A498D7638235715E3C">
    <w:name w:val="36A1A6018A3048A498D7638235715E3C"/>
    <w:rsid w:val="009333FE"/>
  </w:style>
  <w:style w:type="paragraph" w:customStyle="1" w:styleId="32D51F52DB2943139A7F344456CA67C7">
    <w:name w:val="32D51F52DB2943139A7F344456CA67C7"/>
    <w:rsid w:val="009333FE"/>
  </w:style>
  <w:style w:type="paragraph" w:customStyle="1" w:styleId="97C58B7AFC5C4252BB40A5FDAA4C0648">
    <w:name w:val="97C58B7AFC5C4252BB40A5FDAA4C0648"/>
    <w:rsid w:val="009333FE"/>
  </w:style>
  <w:style w:type="paragraph" w:customStyle="1" w:styleId="B9E86C0DCD424CB4BA01180988A52D0D">
    <w:name w:val="B9E86C0DCD424CB4BA01180988A52D0D"/>
    <w:rsid w:val="009333FE"/>
  </w:style>
  <w:style w:type="paragraph" w:customStyle="1" w:styleId="531955EEE55B42B09878E56BFCA40939">
    <w:name w:val="531955EEE55B42B09878E56BFCA40939"/>
    <w:rsid w:val="009333FE"/>
  </w:style>
  <w:style w:type="paragraph" w:customStyle="1" w:styleId="0BD6DC6529E14136AADD037C4A3F2A04">
    <w:name w:val="0BD6DC6529E14136AADD037C4A3F2A04"/>
    <w:rsid w:val="009333FE"/>
  </w:style>
  <w:style w:type="paragraph" w:customStyle="1" w:styleId="4EE05B96BA9043A3AE2718CAB1C85B44">
    <w:name w:val="4EE05B96BA9043A3AE2718CAB1C85B44"/>
    <w:rsid w:val="009333FE"/>
  </w:style>
  <w:style w:type="paragraph" w:customStyle="1" w:styleId="FE60CFAA1E814914BC910894A610C547">
    <w:name w:val="FE60CFAA1E814914BC910894A610C547"/>
    <w:rsid w:val="009333FE"/>
  </w:style>
  <w:style w:type="paragraph" w:customStyle="1" w:styleId="9E3D9A10BC86499A98D00F00002D627F">
    <w:name w:val="9E3D9A10BC86499A98D00F00002D627F"/>
    <w:rsid w:val="009333FE"/>
  </w:style>
  <w:style w:type="paragraph" w:customStyle="1" w:styleId="CE123CE16880462CBB24FC04D3760397">
    <w:name w:val="CE123CE16880462CBB24FC04D3760397"/>
    <w:rsid w:val="009333FE"/>
  </w:style>
  <w:style w:type="paragraph" w:customStyle="1" w:styleId="8AE704BAAFA440ABB35ECE73B5BCE6EB">
    <w:name w:val="8AE704BAAFA440ABB35ECE73B5BCE6EB"/>
    <w:rsid w:val="009333FE"/>
  </w:style>
  <w:style w:type="paragraph" w:customStyle="1" w:styleId="1AAD36024AC349AEA50B050F7C1D5E3F">
    <w:name w:val="1AAD36024AC349AEA50B050F7C1D5E3F"/>
    <w:rsid w:val="009333FE"/>
  </w:style>
  <w:style w:type="paragraph" w:customStyle="1" w:styleId="693CE58E13EC4F04A555F5590987F549">
    <w:name w:val="693CE58E13EC4F04A555F5590987F549"/>
    <w:rsid w:val="009333FE"/>
  </w:style>
  <w:style w:type="paragraph" w:customStyle="1" w:styleId="706F50B936BC4BB58DFB09F5491D351A">
    <w:name w:val="706F50B936BC4BB58DFB09F5491D351A"/>
    <w:rsid w:val="009333FE"/>
  </w:style>
  <w:style w:type="paragraph" w:customStyle="1" w:styleId="391E70A2D7394ACFA4CE7549A63C563C">
    <w:name w:val="391E70A2D7394ACFA4CE7549A63C563C"/>
    <w:rsid w:val="009333FE"/>
  </w:style>
  <w:style w:type="paragraph" w:customStyle="1" w:styleId="26DE4BF377DE47728ACB50E01C863273">
    <w:name w:val="26DE4BF377DE47728ACB50E01C863273"/>
    <w:rsid w:val="009333FE"/>
  </w:style>
  <w:style w:type="paragraph" w:customStyle="1" w:styleId="457E9854FA8B4CD480614B1E5599C7DB">
    <w:name w:val="457E9854FA8B4CD480614B1E5599C7DB"/>
    <w:rsid w:val="009333FE"/>
  </w:style>
  <w:style w:type="paragraph" w:customStyle="1" w:styleId="F2369B5C363C429480AC34518358A39D">
    <w:name w:val="F2369B5C363C429480AC34518358A39D"/>
    <w:rsid w:val="009333FE"/>
  </w:style>
  <w:style w:type="paragraph" w:customStyle="1" w:styleId="03872051C79C4A3186628E51AA3B2A29">
    <w:name w:val="03872051C79C4A3186628E51AA3B2A29"/>
    <w:rsid w:val="009333FE"/>
  </w:style>
  <w:style w:type="paragraph" w:customStyle="1" w:styleId="8AF7B515356C46D0B5300109E6549D63">
    <w:name w:val="8AF7B515356C46D0B5300109E6549D63"/>
    <w:rsid w:val="009333FE"/>
  </w:style>
  <w:style w:type="paragraph" w:customStyle="1" w:styleId="92485D61675A44F0AD2921376C061C02">
    <w:name w:val="92485D61675A44F0AD2921376C061C02"/>
    <w:rsid w:val="009333FE"/>
  </w:style>
  <w:style w:type="paragraph" w:customStyle="1" w:styleId="C59F45E083854D66B10F7E729611D07F">
    <w:name w:val="C59F45E083854D66B10F7E729611D07F"/>
    <w:rsid w:val="009333FE"/>
  </w:style>
  <w:style w:type="paragraph" w:customStyle="1" w:styleId="793807698FA94E21B1F21FDD3EC68CC5">
    <w:name w:val="793807698FA94E21B1F21FDD3EC68CC5"/>
    <w:rsid w:val="009333FE"/>
  </w:style>
  <w:style w:type="paragraph" w:customStyle="1" w:styleId="C34BC73D07544079A369E453F28FB5D7">
    <w:name w:val="C34BC73D07544079A369E453F28FB5D7"/>
    <w:rsid w:val="009333FE"/>
  </w:style>
  <w:style w:type="paragraph" w:customStyle="1" w:styleId="7EA0E90B40844E979297CCF46A7A5BB8">
    <w:name w:val="7EA0E90B40844E979297CCF46A7A5BB8"/>
    <w:rsid w:val="009333FE"/>
  </w:style>
  <w:style w:type="paragraph" w:customStyle="1" w:styleId="47026877706C45F08DDA9076F73E317A">
    <w:name w:val="47026877706C45F08DDA9076F73E317A"/>
    <w:rsid w:val="009333FE"/>
  </w:style>
  <w:style w:type="paragraph" w:customStyle="1" w:styleId="A7BEA7A6C85B42C8B6EFE4025DF81255">
    <w:name w:val="A7BEA7A6C85B42C8B6EFE4025DF81255"/>
    <w:rsid w:val="009333FE"/>
  </w:style>
  <w:style w:type="paragraph" w:customStyle="1" w:styleId="8D00A9ED7D684018B9DB6FBFA60EF45B">
    <w:name w:val="8D00A9ED7D684018B9DB6FBFA60EF45B"/>
    <w:rsid w:val="009333FE"/>
  </w:style>
  <w:style w:type="paragraph" w:customStyle="1" w:styleId="A04A73347AA2451AA398D713627ED703">
    <w:name w:val="A04A73347AA2451AA398D713627ED703"/>
    <w:rsid w:val="009333FE"/>
  </w:style>
  <w:style w:type="paragraph" w:customStyle="1" w:styleId="C35FBAD047464779ACE72E1CE12D2776">
    <w:name w:val="C35FBAD047464779ACE72E1CE12D2776"/>
    <w:rsid w:val="009333FE"/>
  </w:style>
  <w:style w:type="paragraph" w:customStyle="1" w:styleId="7638C2D265D0443A8A52F124B51360BB">
    <w:name w:val="7638C2D265D0443A8A52F124B51360BB"/>
    <w:rsid w:val="009333FE"/>
  </w:style>
  <w:style w:type="paragraph" w:customStyle="1" w:styleId="9B0C1D2980DB4C6DBF8832FC6DB15141">
    <w:name w:val="9B0C1D2980DB4C6DBF8832FC6DB15141"/>
    <w:rsid w:val="009333FE"/>
  </w:style>
  <w:style w:type="paragraph" w:customStyle="1" w:styleId="8051BD9B46AE4A838CA5F108DF904F2C">
    <w:name w:val="8051BD9B46AE4A838CA5F108DF904F2C"/>
    <w:rsid w:val="009333FE"/>
  </w:style>
  <w:style w:type="paragraph" w:customStyle="1" w:styleId="588B07CC70E1437A9529F9D51D355EE0">
    <w:name w:val="588B07CC70E1437A9529F9D51D355EE0"/>
    <w:rsid w:val="009333FE"/>
  </w:style>
  <w:style w:type="paragraph" w:customStyle="1" w:styleId="99E779B2D3C5497B99251DA998FFBBFF">
    <w:name w:val="99E779B2D3C5497B99251DA998FFBBFF"/>
    <w:rsid w:val="009333FE"/>
  </w:style>
  <w:style w:type="paragraph" w:customStyle="1" w:styleId="8353729293DC4DFFA2B0E93531D7D807">
    <w:name w:val="8353729293DC4DFFA2B0E93531D7D807"/>
    <w:rsid w:val="009333FE"/>
  </w:style>
  <w:style w:type="paragraph" w:customStyle="1" w:styleId="D52F28A611484AC2AE5E135799899AE2">
    <w:name w:val="D52F28A611484AC2AE5E135799899AE2"/>
    <w:rsid w:val="009333FE"/>
  </w:style>
  <w:style w:type="paragraph" w:customStyle="1" w:styleId="F0E85AE72CE74F34BB8BD4D02F2C8264">
    <w:name w:val="F0E85AE72CE74F34BB8BD4D02F2C8264"/>
    <w:rsid w:val="009333FE"/>
  </w:style>
  <w:style w:type="paragraph" w:customStyle="1" w:styleId="216BB5973FB54A5BA4B96AA77B6A9CF2">
    <w:name w:val="216BB5973FB54A5BA4B96AA77B6A9CF2"/>
    <w:rsid w:val="009333FE"/>
  </w:style>
  <w:style w:type="paragraph" w:customStyle="1" w:styleId="951E58B8D58C479A9F1B024B0A418971">
    <w:name w:val="951E58B8D58C479A9F1B024B0A418971"/>
    <w:rsid w:val="009333FE"/>
  </w:style>
  <w:style w:type="paragraph" w:customStyle="1" w:styleId="07D80870D826450594F24FACF90BD49F">
    <w:name w:val="07D80870D826450594F24FACF90BD49F"/>
    <w:rsid w:val="009333FE"/>
  </w:style>
  <w:style w:type="paragraph" w:customStyle="1" w:styleId="143476515BCB40C1BFBA4BCBF2624D42">
    <w:name w:val="143476515BCB40C1BFBA4BCBF2624D42"/>
    <w:rsid w:val="009333FE"/>
  </w:style>
  <w:style w:type="paragraph" w:customStyle="1" w:styleId="D79A7CA016B8432D8E05123F4BC74575">
    <w:name w:val="D79A7CA016B8432D8E05123F4BC74575"/>
    <w:rsid w:val="009333FE"/>
  </w:style>
  <w:style w:type="paragraph" w:customStyle="1" w:styleId="88DF8EC4F8CC4130A26C7D450D92F43E">
    <w:name w:val="88DF8EC4F8CC4130A26C7D450D92F43E"/>
    <w:rsid w:val="009333FE"/>
  </w:style>
  <w:style w:type="paragraph" w:customStyle="1" w:styleId="649BCBCD85BF491DB795E2CE0B028C69">
    <w:name w:val="649BCBCD85BF491DB795E2CE0B028C69"/>
    <w:rsid w:val="009333FE"/>
  </w:style>
  <w:style w:type="paragraph" w:customStyle="1" w:styleId="620691F813E6413BA201E6EF0532C98E">
    <w:name w:val="620691F813E6413BA201E6EF0532C98E"/>
    <w:rsid w:val="009333FE"/>
  </w:style>
  <w:style w:type="paragraph" w:customStyle="1" w:styleId="EA1D046FF03D4409B771C2670A62FA5E">
    <w:name w:val="EA1D046FF03D4409B771C2670A62FA5E"/>
    <w:rsid w:val="009333FE"/>
  </w:style>
  <w:style w:type="paragraph" w:customStyle="1" w:styleId="3842A1402CE643A18F91BE8022B200C3">
    <w:name w:val="3842A1402CE643A18F91BE8022B200C3"/>
    <w:rsid w:val="009333FE"/>
  </w:style>
  <w:style w:type="paragraph" w:customStyle="1" w:styleId="10910E66E246405CAE7B2DDF9C8BFE73">
    <w:name w:val="10910E66E246405CAE7B2DDF9C8BFE73"/>
    <w:rsid w:val="009333FE"/>
  </w:style>
  <w:style w:type="paragraph" w:customStyle="1" w:styleId="C7E2F463BE50453B8BD80677458F1F86">
    <w:name w:val="C7E2F463BE50453B8BD80677458F1F86"/>
    <w:rsid w:val="009333FE"/>
  </w:style>
  <w:style w:type="paragraph" w:customStyle="1" w:styleId="40091B3C990949558EA80321144A4051">
    <w:name w:val="40091B3C990949558EA80321144A4051"/>
    <w:rsid w:val="009333FE"/>
  </w:style>
  <w:style w:type="paragraph" w:customStyle="1" w:styleId="B08D100438A848C6B387B486D4B2DB68">
    <w:name w:val="B08D100438A848C6B387B486D4B2DB68"/>
    <w:rsid w:val="009333FE"/>
  </w:style>
  <w:style w:type="paragraph" w:customStyle="1" w:styleId="4815F72E7B714392B744FF004C2C2F6D">
    <w:name w:val="4815F72E7B714392B744FF004C2C2F6D"/>
    <w:rsid w:val="009333FE"/>
  </w:style>
  <w:style w:type="paragraph" w:customStyle="1" w:styleId="BB7C57D31C734B69AFE2C872780090BC">
    <w:name w:val="BB7C57D31C734B69AFE2C872780090BC"/>
    <w:rsid w:val="009333FE"/>
  </w:style>
  <w:style w:type="paragraph" w:customStyle="1" w:styleId="94D034DCC43A44AB93BDCE24DFBA0C4A">
    <w:name w:val="94D034DCC43A44AB93BDCE24DFBA0C4A"/>
    <w:rsid w:val="009333FE"/>
  </w:style>
  <w:style w:type="paragraph" w:customStyle="1" w:styleId="F09791908126484DA2DBAB838A434CBC">
    <w:name w:val="F09791908126484DA2DBAB838A434CBC"/>
    <w:rsid w:val="009333FE"/>
  </w:style>
  <w:style w:type="paragraph" w:customStyle="1" w:styleId="43399AC8D52542AA8F5C2022BCF30552">
    <w:name w:val="43399AC8D52542AA8F5C2022BCF30552"/>
    <w:rsid w:val="009333FE"/>
  </w:style>
  <w:style w:type="paragraph" w:customStyle="1" w:styleId="BCB6B077EDD14959ADD5BCB5A908FA8F">
    <w:name w:val="BCB6B077EDD14959ADD5BCB5A908FA8F"/>
    <w:rsid w:val="009333FE"/>
  </w:style>
  <w:style w:type="paragraph" w:customStyle="1" w:styleId="FED6013C8FAA4891AD5FBE5C3A03B7A8">
    <w:name w:val="FED6013C8FAA4891AD5FBE5C3A03B7A8"/>
    <w:rsid w:val="009333FE"/>
  </w:style>
  <w:style w:type="paragraph" w:customStyle="1" w:styleId="1611174BC588411D94C31170635D8AE3">
    <w:name w:val="1611174BC588411D94C31170635D8AE3"/>
    <w:rsid w:val="009333FE"/>
  </w:style>
  <w:style w:type="paragraph" w:customStyle="1" w:styleId="4B5D67022A6046E98F58D4044500CFC8">
    <w:name w:val="4B5D67022A6046E98F58D4044500CFC8"/>
    <w:rsid w:val="009333FE"/>
  </w:style>
  <w:style w:type="paragraph" w:customStyle="1" w:styleId="93DB771616074F31A276B3F4045F1B3E">
    <w:name w:val="93DB771616074F31A276B3F4045F1B3E"/>
    <w:rsid w:val="009333FE"/>
  </w:style>
  <w:style w:type="paragraph" w:customStyle="1" w:styleId="0DC0DD378D9F4B55BD99046B49822D39">
    <w:name w:val="0DC0DD378D9F4B55BD99046B49822D39"/>
    <w:rsid w:val="009333FE"/>
  </w:style>
  <w:style w:type="paragraph" w:customStyle="1" w:styleId="4ECE507606584FDBA58624022F784C8E">
    <w:name w:val="4ECE507606584FDBA58624022F784C8E"/>
    <w:rsid w:val="009333FE"/>
  </w:style>
  <w:style w:type="paragraph" w:customStyle="1" w:styleId="69E52BCF5CD5475C9EB5D976E871DDFF">
    <w:name w:val="69E52BCF5CD5475C9EB5D976E871DDFF"/>
    <w:rsid w:val="009333FE"/>
  </w:style>
  <w:style w:type="paragraph" w:customStyle="1" w:styleId="521D13E7C32E492DBFB4CFE0FB3DD555">
    <w:name w:val="521D13E7C32E492DBFB4CFE0FB3DD555"/>
    <w:rsid w:val="009333FE"/>
  </w:style>
  <w:style w:type="paragraph" w:customStyle="1" w:styleId="1A76B6D4B9C74FCA8078B322817859C1">
    <w:name w:val="1A76B6D4B9C74FCA8078B322817859C1"/>
    <w:rsid w:val="009333FE"/>
  </w:style>
  <w:style w:type="paragraph" w:customStyle="1" w:styleId="8E4DD3714D9444F3BDECEF07B7C01A9C">
    <w:name w:val="8E4DD3714D9444F3BDECEF07B7C01A9C"/>
    <w:rsid w:val="009333FE"/>
  </w:style>
  <w:style w:type="paragraph" w:customStyle="1" w:styleId="0F2C4CE40D5E4A55A93D2EA70B7BC9CD">
    <w:name w:val="0F2C4CE40D5E4A55A93D2EA70B7BC9CD"/>
    <w:rsid w:val="009333FE"/>
  </w:style>
  <w:style w:type="paragraph" w:customStyle="1" w:styleId="F358A2C2A41C451DAA9013123AA0138D">
    <w:name w:val="F358A2C2A41C451DAA9013123AA0138D"/>
    <w:rsid w:val="009333FE"/>
  </w:style>
  <w:style w:type="paragraph" w:customStyle="1" w:styleId="D5554D7D21A14A95900B8D836E9DE9B5">
    <w:name w:val="D5554D7D21A14A95900B8D836E9DE9B5"/>
    <w:rsid w:val="009333FE"/>
  </w:style>
  <w:style w:type="paragraph" w:customStyle="1" w:styleId="23F1696B370E454A971019F2449E9213">
    <w:name w:val="23F1696B370E454A971019F2449E9213"/>
    <w:rsid w:val="009333FE"/>
  </w:style>
  <w:style w:type="paragraph" w:customStyle="1" w:styleId="4595A887621B4DE8AFDD2BF96F634C5E">
    <w:name w:val="4595A887621B4DE8AFDD2BF96F634C5E"/>
    <w:rsid w:val="009333FE"/>
  </w:style>
  <w:style w:type="paragraph" w:customStyle="1" w:styleId="695ED203AE1943CB8BF456F1E4DBB590">
    <w:name w:val="695ED203AE1943CB8BF456F1E4DBB590"/>
    <w:rsid w:val="009333FE"/>
  </w:style>
  <w:style w:type="paragraph" w:customStyle="1" w:styleId="8A8E6DA75BC6435BAE8B2398B8407177">
    <w:name w:val="8A8E6DA75BC6435BAE8B2398B8407177"/>
    <w:rsid w:val="009333FE"/>
  </w:style>
  <w:style w:type="paragraph" w:customStyle="1" w:styleId="A1EC229D995149F49F2947C47E3C0786">
    <w:name w:val="A1EC229D995149F49F2947C47E3C0786"/>
    <w:rsid w:val="009333FE"/>
  </w:style>
  <w:style w:type="paragraph" w:customStyle="1" w:styleId="A0C12831C19641CFA2985D591E70AF5A">
    <w:name w:val="A0C12831C19641CFA2985D591E70AF5A"/>
    <w:rsid w:val="009333FE"/>
  </w:style>
  <w:style w:type="paragraph" w:customStyle="1" w:styleId="D3F36C09A7074B0EAE83EF3361252E22">
    <w:name w:val="D3F36C09A7074B0EAE83EF3361252E22"/>
    <w:rsid w:val="009333FE"/>
  </w:style>
  <w:style w:type="paragraph" w:customStyle="1" w:styleId="775AB5B5FE384C3E9DAAB45E71BDCF1E">
    <w:name w:val="775AB5B5FE384C3E9DAAB45E71BDCF1E"/>
    <w:rsid w:val="009333FE"/>
  </w:style>
  <w:style w:type="paragraph" w:customStyle="1" w:styleId="74476FF90C4046AC847E2010BF46BDA1">
    <w:name w:val="74476FF90C4046AC847E2010BF46BDA1"/>
    <w:rsid w:val="009333FE"/>
  </w:style>
  <w:style w:type="paragraph" w:customStyle="1" w:styleId="4A06B2C63E1C477A98D59644FA2DC404">
    <w:name w:val="4A06B2C63E1C477A98D59644FA2DC404"/>
    <w:rsid w:val="009333FE"/>
  </w:style>
  <w:style w:type="paragraph" w:customStyle="1" w:styleId="76A8B43098A2462F81290D83F6514904">
    <w:name w:val="76A8B43098A2462F81290D83F6514904"/>
    <w:rsid w:val="009333FE"/>
  </w:style>
  <w:style w:type="paragraph" w:customStyle="1" w:styleId="B82A9E0AA4DD4192BFC66DDAD942224F">
    <w:name w:val="B82A9E0AA4DD4192BFC66DDAD942224F"/>
    <w:rsid w:val="009333FE"/>
  </w:style>
  <w:style w:type="paragraph" w:customStyle="1" w:styleId="CC1DFF9EFF0445A3AFA60F9ABBF0A81C">
    <w:name w:val="CC1DFF9EFF0445A3AFA60F9ABBF0A81C"/>
    <w:rsid w:val="009333FE"/>
  </w:style>
  <w:style w:type="paragraph" w:customStyle="1" w:styleId="0A7B912D153F4523B8F76100D90BC35F">
    <w:name w:val="0A7B912D153F4523B8F76100D90BC35F"/>
    <w:rsid w:val="009333FE"/>
  </w:style>
  <w:style w:type="paragraph" w:customStyle="1" w:styleId="69A9E9A9F64741E981E3428A79D91519">
    <w:name w:val="69A9E9A9F64741E981E3428A79D91519"/>
    <w:rsid w:val="009333FE"/>
  </w:style>
  <w:style w:type="paragraph" w:customStyle="1" w:styleId="2CD489C1944E449688038E05E9C60AB9">
    <w:name w:val="2CD489C1944E449688038E05E9C60AB9"/>
    <w:rsid w:val="009333FE"/>
  </w:style>
  <w:style w:type="paragraph" w:customStyle="1" w:styleId="746ED331F0A0493BA2DDD1E9C61468A3">
    <w:name w:val="746ED331F0A0493BA2DDD1E9C61468A3"/>
    <w:rsid w:val="009333FE"/>
  </w:style>
  <w:style w:type="paragraph" w:customStyle="1" w:styleId="EC6734BAC94841CA80F1E1F7BAE9FEC5">
    <w:name w:val="EC6734BAC94841CA80F1E1F7BAE9FEC5"/>
    <w:rsid w:val="009333FE"/>
  </w:style>
  <w:style w:type="paragraph" w:customStyle="1" w:styleId="14B4484533C34F2BBDBEBE171BA85881">
    <w:name w:val="14B4484533C34F2BBDBEBE171BA85881"/>
    <w:rsid w:val="009333FE"/>
  </w:style>
  <w:style w:type="paragraph" w:customStyle="1" w:styleId="790410F2F1A34AE686115F5787CFE2EF">
    <w:name w:val="790410F2F1A34AE686115F5787CFE2EF"/>
    <w:rsid w:val="009333FE"/>
  </w:style>
  <w:style w:type="paragraph" w:customStyle="1" w:styleId="A361C32358A248C7ACA6E8B8208C1E8A">
    <w:name w:val="A361C32358A248C7ACA6E8B8208C1E8A"/>
    <w:rsid w:val="009333FE"/>
  </w:style>
  <w:style w:type="paragraph" w:customStyle="1" w:styleId="536379E5F01B4B85B0EA8034A6800CD2">
    <w:name w:val="536379E5F01B4B85B0EA8034A6800CD2"/>
    <w:rsid w:val="009333FE"/>
  </w:style>
  <w:style w:type="paragraph" w:customStyle="1" w:styleId="4A9107FA0CE8454A8F5BB92D06266BA2">
    <w:name w:val="4A9107FA0CE8454A8F5BB92D06266BA2"/>
    <w:rsid w:val="009333FE"/>
  </w:style>
  <w:style w:type="paragraph" w:customStyle="1" w:styleId="9EB604D02BC642D1BC92353D5348CE94">
    <w:name w:val="9EB604D02BC642D1BC92353D5348CE94"/>
    <w:rsid w:val="009333FE"/>
  </w:style>
  <w:style w:type="paragraph" w:customStyle="1" w:styleId="5A2214B87A3A4940AB46033C468A57E8">
    <w:name w:val="5A2214B87A3A4940AB46033C468A57E8"/>
    <w:rsid w:val="009333FE"/>
  </w:style>
  <w:style w:type="paragraph" w:customStyle="1" w:styleId="B9BC46365FED49DA9F94B0EB0D5A44DD">
    <w:name w:val="B9BC46365FED49DA9F94B0EB0D5A44DD"/>
    <w:rsid w:val="009333FE"/>
  </w:style>
  <w:style w:type="paragraph" w:customStyle="1" w:styleId="4DF0348B1C6148168802E219D12E95CE">
    <w:name w:val="4DF0348B1C6148168802E219D12E95CE"/>
    <w:rsid w:val="009333FE"/>
  </w:style>
  <w:style w:type="paragraph" w:customStyle="1" w:styleId="C817C20B17D7407AB8F8E9521DD7F486">
    <w:name w:val="C817C20B17D7407AB8F8E9521DD7F486"/>
    <w:rsid w:val="009333FE"/>
  </w:style>
  <w:style w:type="paragraph" w:customStyle="1" w:styleId="79BA78B0680F4699850083974D3507CD">
    <w:name w:val="79BA78B0680F4699850083974D3507CD"/>
    <w:rsid w:val="009333FE"/>
  </w:style>
  <w:style w:type="paragraph" w:customStyle="1" w:styleId="44A2701F8D564162987C66E8C7159344">
    <w:name w:val="44A2701F8D564162987C66E8C7159344"/>
    <w:rsid w:val="009333FE"/>
  </w:style>
  <w:style w:type="paragraph" w:customStyle="1" w:styleId="457D48BAB5184C598AE7A29AB11691DD">
    <w:name w:val="457D48BAB5184C598AE7A29AB11691DD"/>
    <w:rsid w:val="009333FE"/>
  </w:style>
  <w:style w:type="paragraph" w:customStyle="1" w:styleId="05FFC8DD9A5846299B69928B85C23D40">
    <w:name w:val="05FFC8DD9A5846299B69928B85C23D40"/>
    <w:rsid w:val="009333FE"/>
  </w:style>
  <w:style w:type="paragraph" w:customStyle="1" w:styleId="C9CC4C0061754BC18249EA76F3B6E8EF">
    <w:name w:val="C9CC4C0061754BC18249EA76F3B6E8EF"/>
    <w:rsid w:val="009333FE"/>
  </w:style>
  <w:style w:type="paragraph" w:customStyle="1" w:styleId="78BF12E23A3344379FEDD2251E2B521D">
    <w:name w:val="78BF12E23A3344379FEDD2251E2B521D"/>
    <w:rsid w:val="009333FE"/>
  </w:style>
  <w:style w:type="paragraph" w:customStyle="1" w:styleId="D612176F2B1D4FF2BFDAF309FD5323CD">
    <w:name w:val="D612176F2B1D4FF2BFDAF309FD5323CD"/>
    <w:rsid w:val="009333FE"/>
  </w:style>
  <w:style w:type="paragraph" w:customStyle="1" w:styleId="367F1C33306840C1BE205F88DC6EAF2D">
    <w:name w:val="367F1C33306840C1BE205F88DC6EAF2D"/>
    <w:rsid w:val="009333FE"/>
  </w:style>
  <w:style w:type="paragraph" w:customStyle="1" w:styleId="7EAC3C97828946AEA1183721ABBBC1F2">
    <w:name w:val="7EAC3C97828946AEA1183721ABBBC1F2"/>
    <w:rsid w:val="009333FE"/>
  </w:style>
  <w:style w:type="paragraph" w:customStyle="1" w:styleId="928CC92D81954FB38FDAFFDE9BAC7782">
    <w:name w:val="928CC92D81954FB38FDAFFDE9BAC7782"/>
    <w:rsid w:val="009333FE"/>
  </w:style>
  <w:style w:type="paragraph" w:customStyle="1" w:styleId="695877B47E394E93B49D692C123CF4B7">
    <w:name w:val="695877B47E394E93B49D692C123CF4B7"/>
    <w:rsid w:val="009333FE"/>
  </w:style>
  <w:style w:type="paragraph" w:customStyle="1" w:styleId="B0DB583BE9DC49EDA1F22FCA60D4D9FF">
    <w:name w:val="B0DB583BE9DC49EDA1F22FCA60D4D9FF"/>
    <w:rsid w:val="009333FE"/>
  </w:style>
  <w:style w:type="paragraph" w:customStyle="1" w:styleId="C42A8BB594874A479A3FBC087B28DC1D">
    <w:name w:val="C42A8BB594874A479A3FBC087B28DC1D"/>
    <w:rsid w:val="009333FE"/>
  </w:style>
  <w:style w:type="paragraph" w:customStyle="1" w:styleId="A92B3D10441F4E0C83DB3323D12383C7">
    <w:name w:val="A92B3D10441F4E0C83DB3323D12383C7"/>
    <w:rsid w:val="009333FE"/>
  </w:style>
  <w:style w:type="paragraph" w:customStyle="1" w:styleId="EC3ADB6CE4CC47C283272E18CA59FF87">
    <w:name w:val="EC3ADB6CE4CC47C283272E18CA59FF87"/>
    <w:rsid w:val="009333FE"/>
  </w:style>
  <w:style w:type="paragraph" w:customStyle="1" w:styleId="72CCEB13EBBB4587BD6F6FC4F6B459ED">
    <w:name w:val="72CCEB13EBBB4587BD6F6FC4F6B459ED"/>
    <w:rsid w:val="009333FE"/>
  </w:style>
  <w:style w:type="paragraph" w:customStyle="1" w:styleId="84AF420854884DD1B917CEEA1B750857">
    <w:name w:val="84AF420854884DD1B917CEEA1B750857"/>
    <w:rsid w:val="009333FE"/>
  </w:style>
  <w:style w:type="paragraph" w:customStyle="1" w:styleId="89D86BD33DE94603A2F50130A19FDEC0">
    <w:name w:val="89D86BD33DE94603A2F50130A19FDEC0"/>
    <w:rsid w:val="009333FE"/>
  </w:style>
  <w:style w:type="paragraph" w:customStyle="1" w:styleId="7C10CBF7F26A480B803ED9E043CA8DDD">
    <w:name w:val="7C10CBF7F26A480B803ED9E043CA8DDD"/>
    <w:rsid w:val="009333FE"/>
  </w:style>
  <w:style w:type="paragraph" w:customStyle="1" w:styleId="3495CBA5911D4C86AF073B604204FF8E">
    <w:name w:val="3495CBA5911D4C86AF073B604204FF8E"/>
    <w:rsid w:val="009333FE"/>
  </w:style>
  <w:style w:type="paragraph" w:customStyle="1" w:styleId="815A6E2B19294906AACDBC7A46EB3B92">
    <w:name w:val="815A6E2B19294906AACDBC7A46EB3B92"/>
    <w:rsid w:val="009333FE"/>
  </w:style>
  <w:style w:type="paragraph" w:customStyle="1" w:styleId="D9F13176D95348DA9DBA74FB31F133DC">
    <w:name w:val="D9F13176D95348DA9DBA74FB31F133DC"/>
    <w:rsid w:val="009333FE"/>
  </w:style>
  <w:style w:type="paragraph" w:customStyle="1" w:styleId="38B53E15EBDB4D68B98E74EF6280D137">
    <w:name w:val="38B53E15EBDB4D68B98E74EF6280D137"/>
    <w:rsid w:val="009333FE"/>
  </w:style>
  <w:style w:type="paragraph" w:customStyle="1" w:styleId="63D7DC95F00E48BA9555386797DC4C08">
    <w:name w:val="63D7DC95F00E48BA9555386797DC4C08"/>
    <w:rsid w:val="009333FE"/>
  </w:style>
  <w:style w:type="paragraph" w:customStyle="1" w:styleId="8966AE8DCB6641BFB54C20D7F0DB9CEB">
    <w:name w:val="8966AE8DCB6641BFB54C20D7F0DB9CEB"/>
    <w:rsid w:val="009333FE"/>
  </w:style>
  <w:style w:type="paragraph" w:customStyle="1" w:styleId="99BDE557F2854264B3CC97ACEDB53B00">
    <w:name w:val="99BDE557F2854264B3CC97ACEDB53B00"/>
    <w:rsid w:val="009333FE"/>
  </w:style>
  <w:style w:type="paragraph" w:customStyle="1" w:styleId="71A3A9086935493CB77B7319C32B9111">
    <w:name w:val="71A3A9086935493CB77B7319C32B9111"/>
    <w:rsid w:val="009333FE"/>
  </w:style>
  <w:style w:type="paragraph" w:customStyle="1" w:styleId="721D84781021499F8958195AE3394934">
    <w:name w:val="721D84781021499F8958195AE3394934"/>
    <w:rsid w:val="009333FE"/>
  </w:style>
  <w:style w:type="paragraph" w:customStyle="1" w:styleId="04B6D18CD2974835B91E5B7A2C5C090B">
    <w:name w:val="04B6D18CD2974835B91E5B7A2C5C090B"/>
    <w:rsid w:val="009333FE"/>
  </w:style>
  <w:style w:type="paragraph" w:customStyle="1" w:styleId="A68CD2A370784B82BA3B1B0E9D643BCB">
    <w:name w:val="A68CD2A370784B82BA3B1B0E9D643BCB"/>
    <w:rsid w:val="009333FE"/>
  </w:style>
  <w:style w:type="paragraph" w:customStyle="1" w:styleId="92043BB182F941A992305E81489B3D3B">
    <w:name w:val="92043BB182F941A992305E81489B3D3B"/>
    <w:rsid w:val="009333FE"/>
  </w:style>
  <w:style w:type="paragraph" w:customStyle="1" w:styleId="EC6783BC49A54035A9DE8337A0B120EB">
    <w:name w:val="EC6783BC49A54035A9DE8337A0B120EB"/>
    <w:rsid w:val="009333FE"/>
  </w:style>
  <w:style w:type="paragraph" w:customStyle="1" w:styleId="A83492B03A5347ECBBCEA1E7C9B5064F">
    <w:name w:val="A83492B03A5347ECBBCEA1E7C9B5064F"/>
    <w:rsid w:val="009333FE"/>
  </w:style>
  <w:style w:type="paragraph" w:customStyle="1" w:styleId="7CB4A019CFB742279BD2AD3B108D8477">
    <w:name w:val="7CB4A019CFB742279BD2AD3B108D8477"/>
    <w:rsid w:val="009333FE"/>
  </w:style>
  <w:style w:type="paragraph" w:customStyle="1" w:styleId="716DFFF37ADA45C8940A5ED78790EE6C">
    <w:name w:val="716DFFF37ADA45C8940A5ED78790EE6C"/>
    <w:rsid w:val="009333FE"/>
  </w:style>
  <w:style w:type="paragraph" w:customStyle="1" w:styleId="DC4B0CBEC6684C1DAD9ADDF108E7B716">
    <w:name w:val="DC4B0CBEC6684C1DAD9ADDF108E7B716"/>
    <w:rsid w:val="009333FE"/>
  </w:style>
  <w:style w:type="paragraph" w:customStyle="1" w:styleId="1B9518C0336C4187B425537D777CA2C5">
    <w:name w:val="1B9518C0336C4187B425537D777CA2C5"/>
    <w:rsid w:val="009333FE"/>
  </w:style>
  <w:style w:type="paragraph" w:customStyle="1" w:styleId="CAF0B307C7694D4788CBC7663C2F2EF3">
    <w:name w:val="CAF0B307C7694D4788CBC7663C2F2EF3"/>
    <w:rsid w:val="009333FE"/>
  </w:style>
  <w:style w:type="paragraph" w:customStyle="1" w:styleId="5617B0C6ABBE449389A26D62AACD615E">
    <w:name w:val="5617B0C6ABBE449389A26D62AACD615E"/>
    <w:rsid w:val="009333FE"/>
  </w:style>
  <w:style w:type="paragraph" w:customStyle="1" w:styleId="2CBB6F8E115046B0B787AA0A70D3A85F">
    <w:name w:val="2CBB6F8E115046B0B787AA0A70D3A85F"/>
    <w:rsid w:val="009333FE"/>
  </w:style>
  <w:style w:type="paragraph" w:customStyle="1" w:styleId="A45B6501863A4DB3A6F991372FBE0EF0">
    <w:name w:val="A45B6501863A4DB3A6F991372FBE0EF0"/>
    <w:rsid w:val="009333FE"/>
  </w:style>
  <w:style w:type="paragraph" w:customStyle="1" w:styleId="4F7898B7D9594DFF9CE8781720BA6AE8">
    <w:name w:val="4F7898B7D9594DFF9CE8781720BA6AE8"/>
    <w:rsid w:val="009333FE"/>
  </w:style>
  <w:style w:type="paragraph" w:customStyle="1" w:styleId="CD9E5C810A404269851443218EC41C89">
    <w:name w:val="CD9E5C810A404269851443218EC41C89"/>
    <w:rsid w:val="009333FE"/>
  </w:style>
  <w:style w:type="paragraph" w:customStyle="1" w:styleId="22059F7DCCB24800AB2C9823B1CE0211">
    <w:name w:val="22059F7DCCB24800AB2C9823B1CE0211"/>
    <w:rsid w:val="009333FE"/>
  </w:style>
  <w:style w:type="paragraph" w:customStyle="1" w:styleId="2B34F288904E424A9CDFE8D85B3E0B09">
    <w:name w:val="2B34F288904E424A9CDFE8D85B3E0B09"/>
    <w:rsid w:val="009333FE"/>
  </w:style>
  <w:style w:type="paragraph" w:customStyle="1" w:styleId="E6A138E4C43D4B75816B1F40E9783C3F">
    <w:name w:val="E6A138E4C43D4B75816B1F40E9783C3F"/>
    <w:rsid w:val="009333FE"/>
  </w:style>
  <w:style w:type="paragraph" w:customStyle="1" w:styleId="49EA33F5A2AA4FACAA1BF13B0435DED8">
    <w:name w:val="49EA33F5A2AA4FACAA1BF13B0435DED8"/>
    <w:rsid w:val="009333FE"/>
  </w:style>
  <w:style w:type="paragraph" w:customStyle="1" w:styleId="3E9692D9CAEB4D82A7174B1CB32D760D">
    <w:name w:val="3E9692D9CAEB4D82A7174B1CB32D760D"/>
    <w:rsid w:val="009333FE"/>
  </w:style>
  <w:style w:type="paragraph" w:customStyle="1" w:styleId="0D23E2F6C541475E97F7B8CB6277EFEF">
    <w:name w:val="0D23E2F6C541475E97F7B8CB6277EFEF"/>
    <w:rsid w:val="009333FE"/>
  </w:style>
  <w:style w:type="paragraph" w:customStyle="1" w:styleId="7D5A6622B4464109A7274CB706E78228">
    <w:name w:val="7D5A6622B4464109A7274CB706E78228"/>
    <w:rsid w:val="009333FE"/>
  </w:style>
  <w:style w:type="paragraph" w:customStyle="1" w:styleId="7CEBEB4F603F4A19959BDC1938CC366F">
    <w:name w:val="7CEBEB4F603F4A19959BDC1938CC366F"/>
    <w:rsid w:val="009333FE"/>
  </w:style>
  <w:style w:type="paragraph" w:customStyle="1" w:styleId="98DF1375614347A987A17948F56C4487">
    <w:name w:val="98DF1375614347A987A17948F56C4487"/>
    <w:rsid w:val="009333FE"/>
  </w:style>
  <w:style w:type="paragraph" w:customStyle="1" w:styleId="767029358C1D4D28A800495660D65525">
    <w:name w:val="767029358C1D4D28A800495660D65525"/>
    <w:rsid w:val="009333FE"/>
  </w:style>
  <w:style w:type="paragraph" w:customStyle="1" w:styleId="8E887E87A60547D38E601575AE2D976C">
    <w:name w:val="8E887E87A60547D38E601575AE2D976C"/>
    <w:rsid w:val="009333FE"/>
  </w:style>
  <w:style w:type="paragraph" w:customStyle="1" w:styleId="19DB1C3E9E4744408EE0F87C2A2BABBD">
    <w:name w:val="19DB1C3E9E4744408EE0F87C2A2BABBD"/>
    <w:rsid w:val="009333FE"/>
  </w:style>
  <w:style w:type="paragraph" w:customStyle="1" w:styleId="11AE97A6FB9447E6A1B72F38CE936CDB">
    <w:name w:val="11AE97A6FB9447E6A1B72F38CE936CDB"/>
    <w:rsid w:val="009333FE"/>
  </w:style>
  <w:style w:type="paragraph" w:customStyle="1" w:styleId="06C8A1ED3DC045CEAFEA62643333A760">
    <w:name w:val="06C8A1ED3DC045CEAFEA62643333A760"/>
    <w:rsid w:val="009333FE"/>
  </w:style>
  <w:style w:type="paragraph" w:customStyle="1" w:styleId="B637B776CDE04FEAB5525A107D408222">
    <w:name w:val="B637B776CDE04FEAB5525A107D408222"/>
    <w:rsid w:val="009333FE"/>
  </w:style>
  <w:style w:type="paragraph" w:customStyle="1" w:styleId="41D1B794B6A543C79799BF6B75C8A747">
    <w:name w:val="41D1B794B6A543C79799BF6B75C8A747"/>
    <w:rsid w:val="009333FE"/>
  </w:style>
  <w:style w:type="paragraph" w:customStyle="1" w:styleId="CEE8EEF6F0F84801B16B2DC19227CD46">
    <w:name w:val="CEE8EEF6F0F84801B16B2DC19227CD46"/>
    <w:rsid w:val="009333FE"/>
  </w:style>
  <w:style w:type="paragraph" w:customStyle="1" w:styleId="2E32945A30074DFC8AE7C65CB3B01BCD">
    <w:name w:val="2E32945A30074DFC8AE7C65CB3B01BCD"/>
    <w:rsid w:val="009333FE"/>
  </w:style>
  <w:style w:type="paragraph" w:customStyle="1" w:styleId="CCEAB6E865054DFFB66924F366C9BABA">
    <w:name w:val="CCEAB6E865054DFFB66924F366C9BABA"/>
    <w:rsid w:val="009333FE"/>
  </w:style>
  <w:style w:type="paragraph" w:customStyle="1" w:styleId="C5192ED8BC3E454EB92D39D83E87BCAA">
    <w:name w:val="C5192ED8BC3E454EB92D39D83E87BCAA"/>
    <w:rsid w:val="009333FE"/>
  </w:style>
  <w:style w:type="paragraph" w:customStyle="1" w:styleId="C2B2DF5F106447FCB5D82174371E9E1B">
    <w:name w:val="C2B2DF5F106447FCB5D82174371E9E1B"/>
    <w:rsid w:val="009333FE"/>
  </w:style>
  <w:style w:type="paragraph" w:customStyle="1" w:styleId="97016F1F881F41CD8896D42C4B6D57A6">
    <w:name w:val="97016F1F881F41CD8896D42C4B6D57A6"/>
    <w:rsid w:val="009333FE"/>
  </w:style>
  <w:style w:type="paragraph" w:customStyle="1" w:styleId="6C660E0AE26245C2A61E43088A621D46">
    <w:name w:val="6C660E0AE26245C2A61E43088A621D46"/>
    <w:rsid w:val="009333FE"/>
  </w:style>
  <w:style w:type="paragraph" w:customStyle="1" w:styleId="B9F605BBC488417B91FAD6A801638B73">
    <w:name w:val="B9F605BBC488417B91FAD6A801638B73"/>
    <w:rsid w:val="009333FE"/>
  </w:style>
  <w:style w:type="paragraph" w:customStyle="1" w:styleId="FC316CEC1A054222A2D7123038A59747">
    <w:name w:val="FC316CEC1A054222A2D7123038A59747"/>
    <w:rsid w:val="009333FE"/>
  </w:style>
  <w:style w:type="paragraph" w:customStyle="1" w:styleId="B5A4D856456141129EFF5577E256DB10">
    <w:name w:val="B5A4D856456141129EFF5577E256DB10"/>
    <w:rsid w:val="009333FE"/>
  </w:style>
  <w:style w:type="paragraph" w:customStyle="1" w:styleId="63ECD09C9E8546C1986E5548A272661C">
    <w:name w:val="63ECD09C9E8546C1986E5548A272661C"/>
    <w:rsid w:val="009333FE"/>
  </w:style>
  <w:style w:type="paragraph" w:customStyle="1" w:styleId="D878A92BB21E4BED94FE4957A751A874">
    <w:name w:val="D878A92BB21E4BED94FE4957A751A874"/>
    <w:rsid w:val="009333FE"/>
  </w:style>
  <w:style w:type="paragraph" w:customStyle="1" w:styleId="7152BB2EEA1A4909AFA0C99DB46BFB50">
    <w:name w:val="7152BB2EEA1A4909AFA0C99DB46BFB50"/>
    <w:rsid w:val="009333FE"/>
  </w:style>
  <w:style w:type="paragraph" w:customStyle="1" w:styleId="A4F2CF3D48EC47439B1F7C30BE55F924">
    <w:name w:val="A4F2CF3D48EC47439B1F7C30BE55F924"/>
    <w:rsid w:val="009333FE"/>
  </w:style>
  <w:style w:type="paragraph" w:customStyle="1" w:styleId="EA9463F9B3A44E168CB637F577D81FAA">
    <w:name w:val="EA9463F9B3A44E168CB637F577D81FAA"/>
    <w:rsid w:val="009333FE"/>
  </w:style>
  <w:style w:type="paragraph" w:customStyle="1" w:styleId="6D4D15DC1EC1442E9444FFF1796FFC3E">
    <w:name w:val="6D4D15DC1EC1442E9444FFF1796FFC3E"/>
    <w:rsid w:val="009333FE"/>
  </w:style>
  <w:style w:type="paragraph" w:customStyle="1" w:styleId="A330ECD2294A45A6B34FB23AEE81077E">
    <w:name w:val="A330ECD2294A45A6B34FB23AEE81077E"/>
    <w:rsid w:val="009333FE"/>
  </w:style>
  <w:style w:type="paragraph" w:customStyle="1" w:styleId="2BCDC3E7AD9D4D3C95A4C16E4603833D">
    <w:name w:val="2BCDC3E7AD9D4D3C95A4C16E4603833D"/>
    <w:rsid w:val="009333FE"/>
  </w:style>
  <w:style w:type="paragraph" w:customStyle="1" w:styleId="0E730F0C3C4E40C198801BCF60432D6D">
    <w:name w:val="0E730F0C3C4E40C198801BCF60432D6D"/>
    <w:rsid w:val="009333FE"/>
  </w:style>
  <w:style w:type="paragraph" w:customStyle="1" w:styleId="CFBF1ABFEB29444D93467321FE804DB1">
    <w:name w:val="CFBF1ABFEB29444D93467321FE804DB1"/>
    <w:rsid w:val="009333FE"/>
  </w:style>
  <w:style w:type="paragraph" w:customStyle="1" w:styleId="45226C2F203B40BEB03417B219BEC97D">
    <w:name w:val="45226C2F203B40BEB03417B219BEC97D"/>
    <w:rsid w:val="009333FE"/>
  </w:style>
  <w:style w:type="paragraph" w:customStyle="1" w:styleId="518DCE3E7B3A470DB72BAD6A23147F80">
    <w:name w:val="518DCE3E7B3A470DB72BAD6A23147F80"/>
    <w:rsid w:val="009333FE"/>
  </w:style>
  <w:style w:type="paragraph" w:customStyle="1" w:styleId="B477CB5B3A464459BB70BE2DBF65FE58">
    <w:name w:val="B477CB5B3A464459BB70BE2DBF65FE58"/>
    <w:rsid w:val="009333FE"/>
  </w:style>
  <w:style w:type="paragraph" w:customStyle="1" w:styleId="33D5FBB788DE4A2CAD75833227B681B3">
    <w:name w:val="33D5FBB788DE4A2CAD75833227B681B3"/>
    <w:rsid w:val="009333FE"/>
  </w:style>
  <w:style w:type="paragraph" w:customStyle="1" w:styleId="3E31272F5BCF4F18875F5202194FE2EF">
    <w:name w:val="3E31272F5BCF4F18875F5202194FE2EF"/>
    <w:rsid w:val="009333FE"/>
  </w:style>
  <w:style w:type="paragraph" w:customStyle="1" w:styleId="AE80046A14474EF1B1792AE57ED8FCB5">
    <w:name w:val="AE80046A14474EF1B1792AE57ED8FCB5"/>
    <w:rsid w:val="0049425A"/>
  </w:style>
  <w:style w:type="paragraph" w:customStyle="1" w:styleId="B6EA5B619FF84A70AF711FDC94D45172">
    <w:name w:val="B6EA5B619FF84A70AF711FDC94D45172"/>
    <w:rsid w:val="0049425A"/>
  </w:style>
  <w:style w:type="paragraph" w:customStyle="1" w:styleId="58FC4031E9C64994B78EF1687B95C5D7">
    <w:name w:val="58FC4031E9C64994B78EF1687B95C5D7"/>
    <w:rsid w:val="0049425A"/>
  </w:style>
  <w:style w:type="paragraph" w:customStyle="1" w:styleId="EDC5D416BF344EC1BB6B92504D6C2322">
    <w:name w:val="EDC5D416BF344EC1BB6B92504D6C2322"/>
    <w:rsid w:val="0049425A"/>
  </w:style>
  <w:style w:type="paragraph" w:customStyle="1" w:styleId="A52707B613394AA19E28ABAAADB00132">
    <w:name w:val="A52707B613394AA19E28ABAAADB00132"/>
    <w:rsid w:val="0049425A"/>
  </w:style>
  <w:style w:type="paragraph" w:customStyle="1" w:styleId="29B9572496F04D59A5A678A71463192C">
    <w:name w:val="29B9572496F04D59A5A678A71463192C"/>
    <w:rsid w:val="0049425A"/>
  </w:style>
  <w:style w:type="paragraph" w:customStyle="1" w:styleId="EE24AE01F49B46C6B3102EE6E6F3FF6C">
    <w:name w:val="EE24AE01F49B46C6B3102EE6E6F3FF6C"/>
    <w:rsid w:val="0049425A"/>
  </w:style>
  <w:style w:type="paragraph" w:customStyle="1" w:styleId="E36CE645CF1F4BF8AC85102F37BE04B6">
    <w:name w:val="E36CE645CF1F4BF8AC85102F37BE04B6"/>
    <w:rsid w:val="009333FE"/>
  </w:style>
  <w:style w:type="paragraph" w:customStyle="1" w:styleId="C511B0D7D80A4032B8D8BF1E45A82FCB">
    <w:name w:val="C511B0D7D80A4032B8D8BF1E45A82FCB"/>
    <w:rsid w:val="009333FE"/>
  </w:style>
  <w:style w:type="paragraph" w:customStyle="1" w:styleId="F45974A1A6F0467F83029A9D3B48AB4F">
    <w:name w:val="F45974A1A6F0467F83029A9D3B48AB4F"/>
    <w:rsid w:val="009333FE"/>
  </w:style>
  <w:style w:type="paragraph" w:customStyle="1" w:styleId="80C5062E500A4D7FB4C70BE5D56A9722">
    <w:name w:val="80C5062E500A4D7FB4C70BE5D56A9722"/>
    <w:rsid w:val="009333FE"/>
  </w:style>
  <w:style w:type="paragraph" w:customStyle="1" w:styleId="74AC52E17CB94D62BFA7452B40ECE13E">
    <w:name w:val="74AC52E17CB94D62BFA7452B40ECE13E"/>
    <w:rsid w:val="009333FE"/>
  </w:style>
  <w:style w:type="paragraph" w:customStyle="1" w:styleId="8C2A189A5B9F4F77B9A395B764F53648">
    <w:name w:val="8C2A189A5B9F4F77B9A395B764F53648"/>
    <w:rsid w:val="009333FE"/>
  </w:style>
  <w:style w:type="paragraph" w:customStyle="1" w:styleId="9FCD1DA49B7B404DBD0F5A0A28B49095">
    <w:name w:val="9FCD1DA49B7B404DBD0F5A0A28B49095"/>
    <w:rsid w:val="009333FE"/>
  </w:style>
  <w:style w:type="paragraph" w:customStyle="1" w:styleId="76FFE916B73B4D2194E5E085FE0294EA">
    <w:name w:val="76FFE916B73B4D2194E5E085FE0294EA"/>
    <w:rsid w:val="009333FE"/>
  </w:style>
  <w:style w:type="paragraph" w:customStyle="1" w:styleId="9EEABA46702D43618A5B734631063380">
    <w:name w:val="9EEABA46702D43618A5B734631063380"/>
    <w:rsid w:val="009333FE"/>
  </w:style>
  <w:style w:type="paragraph" w:customStyle="1" w:styleId="60A5A8969ACA4BE5965D8148B6DCDC8E">
    <w:name w:val="60A5A8969ACA4BE5965D8148B6DCDC8E"/>
    <w:rsid w:val="009333FE"/>
  </w:style>
  <w:style w:type="paragraph" w:customStyle="1" w:styleId="17978DDE84B244F7BA531E613CAD2185">
    <w:name w:val="17978DDE84B244F7BA531E613CAD2185"/>
    <w:rsid w:val="009333FE"/>
  </w:style>
  <w:style w:type="paragraph" w:customStyle="1" w:styleId="3ABA30E1C3B24ED7B9D21CE00E457DBF">
    <w:name w:val="3ABA30E1C3B24ED7B9D21CE00E457DBF"/>
    <w:rsid w:val="009333FE"/>
  </w:style>
  <w:style w:type="paragraph" w:customStyle="1" w:styleId="E9EFFB6CD06D4B46975088FD4C705D63">
    <w:name w:val="E9EFFB6CD06D4B46975088FD4C705D63"/>
    <w:rsid w:val="009333FE"/>
  </w:style>
  <w:style w:type="paragraph" w:customStyle="1" w:styleId="EACD5E609FBF4CFBB2177E6FDA275312">
    <w:name w:val="EACD5E609FBF4CFBB2177E6FDA275312"/>
    <w:rsid w:val="009333FE"/>
  </w:style>
  <w:style w:type="paragraph" w:customStyle="1" w:styleId="86CBAF558E864123B17C0B4B3768545C">
    <w:name w:val="86CBAF558E864123B17C0B4B3768545C"/>
    <w:rsid w:val="009333FE"/>
  </w:style>
  <w:style w:type="paragraph" w:customStyle="1" w:styleId="53A3C44C6CCE4B45B384306896CA5707">
    <w:name w:val="53A3C44C6CCE4B45B384306896CA5707"/>
    <w:rsid w:val="009333FE"/>
  </w:style>
  <w:style w:type="paragraph" w:customStyle="1" w:styleId="32563BBB77A948E1ADF3D8A4F89E9440">
    <w:name w:val="32563BBB77A948E1ADF3D8A4F89E9440"/>
    <w:rsid w:val="009333FE"/>
  </w:style>
  <w:style w:type="paragraph" w:customStyle="1" w:styleId="95A1A3023F884B1FBEAD5EB760878BA2">
    <w:name w:val="95A1A3023F884B1FBEAD5EB760878BA2"/>
    <w:rsid w:val="009333FE"/>
  </w:style>
  <w:style w:type="paragraph" w:customStyle="1" w:styleId="AA2D70CE55C146D383EA35940AA8983C">
    <w:name w:val="AA2D70CE55C146D383EA35940AA8983C"/>
    <w:rsid w:val="009333FE"/>
  </w:style>
  <w:style w:type="paragraph" w:customStyle="1" w:styleId="5C5BEC9E13AC4F75AEB17E739AE0790B">
    <w:name w:val="5C5BEC9E13AC4F75AEB17E739AE0790B"/>
    <w:rsid w:val="009333FE"/>
  </w:style>
  <w:style w:type="paragraph" w:customStyle="1" w:styleId="F6DEDFA36650479EA708F0B673B40A8F">
    <w:name w:val="F6DEDFA36650479EA708F0B673B40A8F"/>
    <w:rsid w:val="009333FE"/>
  </w:style>
  <w:style w:type="paragraph" w:customStyle="1" w:styleId="927FB10589864EA09094A6C8C9651599">
    <w:name w:val="927FB10589864EA09094A6C8C9651599"/>
    <w:rsid w:val="009333FE"/>
  </w:style>
  <w:style w:type="paragraph" w:customStyle="1" w:styleId="C993C60B8D6E438DA6C83B6D3CEE12DE">
    <w:name w:val="C993C60B8D6E438DA6C83B6D3CEE12DE"/>
    <w:rsid w:val="009333FE"/>
  </w:style>
  <w:style w:type="paragraph" w:customStyle="1" w:styleId="4B6F3331E238484893A0CE83AE893F4B">
    <w:name w:val="4B6F3331E238484893A0CE83AE893F4B"/>
    <w:rsid w:val="009333FE"/>
  </w:style>
  <w:style w:type="paragraph" w:customStyle="1" w:styleId="B55257774301470CB1AC1DCE607138F0">
    <w:name w:val="B55257774301470CB1AC1DCE607138F0"/>
    <w:rsid w:val="009333FE"/>
  </w:style>
  <w:style w:type="paragraph" w:customStyle="1" w:styleId="C405B1F350DC4439A98BE2FDFAC95123">
    <w:name w:val="C405B1F350DC4439A98BE2FDFAC95123"/>
    <w:rsid w:val="009333FE"/>
  </w:style>
  <w:style w:type="paragraph" w:customStyle="1" w:styleId="C7D688FB37CD4269AA599B8EC28160C3">
    <w:name w:val="C7D688FB37CD4269AA599B8EC28160C3"/>
    <w:rsid w:val="009333FE"/>
  </w:style>
  <w:style w:type="paragraph" w:customStyle="1" w:styleId="4C1EBCFB52BC4689935B296EC0007D02">
    <w:name w:val="4C1EBCFB52BC4689935B296EC0007D02"/>
    <w:rsid w:val="009333FE"/>
  </w:style>
  <w:style w:type="paragraph" w:customStyle="1" w:styleId="13739FF90CF2472DB375000BC885E16A">
    <w:name w:val="13739FF90CF2472DB375000BC885E16A"/>
    <w:rsid w:val="009333FE"/>
  </w:style>
  <w:style w:type="paragraph" w:customStyle="1" w:styleId="040464772F9C49F7889EA3F485BC244B">
    <w:name w:val="040464772F9C49F7889EA3F485BC244B"/>
    <w:rsid w:val="009333FE"/>
  </w:style>
  <w:style w:type="paragraph" w:customStyle="1" w:styleId="20D3EB0379074048ACEDB92F1F3BDE3D">
    <w:name w:val="20D3EB0379074048ACEDB92F1F3BDE3D"/>
    <w:rsid w:val="009333FE"/>
  </w:style>
  <w:style w:type="paragraph" w:customStyle="1" w:styleId="6CEA46DFC5B345269F235247259915EE">
    <w:name w:val="6CEA46DFC5B345269F235247259915EE"/>
    <w:rsid w:val="009333FE"/>
  </w:style>
  <w:style w:type="paragraph" w:customStyle="1" w:styleId="3A7BE46423304E0D94F00B66F6627301">
    <w:name w:val="3A7BE46423304E0D94F00B66F6627301"/>
    <w:rsid w:val="009333FE"/>
  </w:style>
  <w:style w:type="paragraph" w:customStyle="1" w:styleId="62FB75D733F34956A59FD9CAF89A287C">
    <w:name w:val="62FB75D733F34956A59FD9CAF89A287C"/>
    <w:rsid w:val="009333FE"/>
  </w:style>
  <w:style w:type="paragraph" w:customStyle="1" w:styleId="13955D9750564C3DB505322779340E95">
    <w:name w:val="13955D9750564C3DB505322779340E95"/>
    <w:rsid w:val="009333FE"/>
  </w:style>
  <w:style w:type="paragraph" w:customStyle="1" w:styleId="89B6039D945D4FCAB9CCB6307FD5DE88">
    <w:name w:val="89B6039D945D4FCAB9CCB6307FD5DE88"/>
    <w:rsid w:val="009333FE"/>
  </w:style>
  <w:style w:type="paragraph" w:customStyle="1" w:styleId="92567D8D8FD247EBBD4AC31E1891803E">
    <w:name w:val="92567D8D8FD247EBBD4AC31E1891803E"/>
    <w:rsid w:val="009333FE"/>
  </w:style>
  <w:style w:type="paragraph" w:customStyle="1" w:styleId="F23A838F080C4C30B6FB867B98CF1C67">
    <w:name w:val="F23A838F080C4C30B6FB867B98CF1C67"/>
    <w:rsid w:val="009333FE"/>
  </w:style>
  <w:style w:type="paragraph" w:customStyle="1" w:styleId="DC47EC3AF5B74B3785FACEDAB40DE0F8">
    <w:name w:val="DC47EC3AF5B74B3785FACEDAB40DE0F8"/>
    <w:rsid w:val="009333FE"/>
  </w:style>
  <w:style w:type="paragraph" w:customStyle="1" w:styleId="771CCC30C9D0491D92C7E824F17C5ADE">
    <w:name w:val="771CCC30C9D0491D92C7E824F17C5ADE"/>
    <w:rsid w:val="009333FE"/>
  </w:style>
  <w:style w:type="paragraph" w:customStyle="1" w:styleId="04728B6DFFD94000A65CF67F158B73B2">
    <w:name w:val="04728B6DFFD94000A65CF67F158B73B2"/>
    <w:rsid w:val="009333FE"/>
  </w:style>
  <w:style w:type="paragraph" w:customStyle="1" w:styleId="1444D28A424A4BE5B4D392E77869A4AB">
    <w:name w:val="1444D28A424A4BE5B4D392E77869A4AB"/>
    <w:rsid w:val="009333FE"/>
  </w:style>
  <w:style w:type="paragraph" w:customStyle="1" w:styleId="7EA0B44A3E0345B0ABBF96649FD7DDD4">
    <w:name w:val="7EA0B44A3E0345B0ABBF96649FD7DDD4"/>
    <w:rsid w:val="009333FE"/>
  </w:style>
  <w:style w:type="paragraph" w:customStyle="1" w:styleId="4F4DB37B8BF349EB8931F662FB403DDC">
    <w:name w:val="4F4DB37B8BF349EB8931F662FB403DDC"/>
    <w:rsid w:val="009333FE"/>
  </w:style>
  <w:style w:type="paragraph" w:customStyle="1" w:styleId="15E734AF657A416E8036BAB2A5778A82">
    <w:name w:val="15E734AF657A416E8036BAB2A5778A82"/>
    <w:rsid w:val="009333FE"/>
  </w:style>
  <w:style w:type="paragraph" w:customStyle="1" w:styleId="130914E528C84CDE9002AC05F6AE365A">
    <w:name w:val="130914E528C84CDE9002AC05F6AE365A"/>
    <w:rsid w:val="009333FE"/>
  </w:style>
  <w:style w:type="paragraph" w:customStyle="1" w:styleId="0DBDACD8498E4E6D97EC1E8680D1398C">
    <w:name w:val="0DBDACD8498E4E6D97EC1E8680D1398C"/>
    <w:rsid w:val="009333FE"/>
  </w:style>
  <w:style w:type="paragraph" w:customStyle="1" w:styleId="854E19C8619E4B49A815C1078C21CB97">
    <w:name w:val="854E19C8619E4B49A815C1078C21CB97"/>
    <w:rsid w:val="009333FE"/>
  </w:style>
  <w:style w:type="paragraph" w:customStyle="1" w:styleId="C0C99AACE8CE4DE5B246D067838DC74F">
    <w:name w:val="C0C99AACE8CE4DE5B246D067838DC74F"/>
    <w:rsid w:val="009333FE"/>
  </w:style>
  <w:style w:type="paragraph" w:customStyle="1" w:styleId="C3A89D2802CB48C8B24940988C33F0F1">
    <w:name w:val="C3A89D2802CB48C8B24940988C33F0F1"/>
    <w:rsid w:val="009333FE"/>
  </w:style>
  <w:style w:type="paragraph" w:customStyle="1" w:styleId="035B22CF12EB417D9B26254DF83E6C53">
    <w:name w:val="035B22CF12EB417D9B26254DF83E6C53"/>
    <w:rsid w:val="009333FE"/>
  </w:style>
  <w:style w:type="paragraph" w:customStyle="1" w:styleId="74ED876757C947BEB3E31DB5F753EB50">
    <w:name w:val="74ED876757C947BEB3E31DB5F753EB50"/>
    <w:rsid w:val="009333FE"/>
  </w:style>
  <w:style w:type="paragraph" w:customStyle="1" w:styleId="EED9857BA0804FEAACFB644614287940">
    <w:name w:val="EED9857BA0804FEAACFB644614287940"/>
    <w:rsid w:val="009333FE"/>
  </w:style>
  <w:style w:type="paragraph" w:customStyle="1" w:styleId="30778D05FAE64967951D0B8DDF599B23">
    <w:name w:val="30778D05FAE64967951D0B8DDF599B23"/>
    <w:rsid w:val="009333FE"/>
  </w:style>
  <w:style w:type="paragraph" w:customStyle="1" w:styleId="3EE53CF303774182989C06E7094FD1CE">
    <w:name w:val="3EE53CF303774182989C06E7094FD1CE"/>
    <w:rsid w:val="009333FE"/>
  </w:style>
  <w:style w:type="paragraph" w:customStyle="1" w:styleId="4C43C203A71D4B31953374D241850D3B">
    <w:name w:val="4C43C203A71D4B31953374D241850D3B"/>
    <w:rsid w:val="009333FE"/>
  </w:style>
  <w:style w:type="paragraph" w:customStyle="1" w:styleId="E4ECE1A26B3644B1AE79DDC3F42FAE35">
    <w:name w:val="E4ECE1A26B3644B1AE79DDC3F42FAE35"/>
    <w:rsid w:val="009333FE"/>
  </w:style>
  <w:style w:type="paragraph" w:customStyle="1" w:styleId="4AD7C29C860A4566BA7F2D6B63EAC770">
    <w:name w:val="4AD7C29C860A4566BA7F2D6B63EAC770"/>
    <w:rsid w:val="009333FE"/>
  </w:style>
  <w:style w:type="paragraph" w:customStyle="1" w:styleId="69712C33ED404746BE731664D429A242">
    <w:name w:val="69712C33ED404746BE731664D429A242"/>
    <w:rsid w:val="009333FE"/>
  </w:style>
  <w:style w:type="paragraph" w:customStyle="1" w:styleId="6E90AAB6E3F84674B39E4E2AA80B8389">
    <w:name w:val="6E90AAB6E3F84674B39E4E2AA80B8389"/>
    <w:rsid w:val="009333FE"/>
  </w:style>
  <w:style w:type="paragraph" w:customStyle="1" w:styleId="B91801576CEB4C64BBC8234E1DD7C769">
    <w:name w:val="B91801576CEB4C64BBC8234E1DD7C769"/>
    <w:rsid w:val="009333FE"/>
  </w:style>
  <w:style w:type="paragraph" w:customStyle="1" w:styleId="F9B3AC59AD5942D390BFA05DB0C320A2">
    <w:name w:val="F9B3AC59AD5942D390BFA05DB0C320A2"/>
    <w:rsid w:val="009333FE"/>
  </w:style>
  <w:style w:type="paragraph" w:customStyle="1" w:styleId="9D1DEF2DEFB54F099D1C470605259C28">
    <w:name w:val="9D1DEF2DEFB54F099D1C470605259C28"/>
    <w:rsid w:val="009333FE"/>
  </w:style>
  <w:style w:type="paragraph" w:customStyle="1" w:styleId="7ADF317F8869478ABE1999728B827AFD">
    <w:name w:val="7ADF317F8869478ABE1999728B827AFD"/>
    <w:rsid w:val="009333FE"/>
  </w:style>
  <w:style w:type="paragraph" w:customStyle="1" w:styleId="60793682BFF547B6BC06B95B7BE3FFE9">
    <w:name w:val="60793682BFF547B6BC06B95B7BE3FFE9"/>
    <w:rsid w:val="009333FE"/>
  </w:style>
  <w:style w:type="paragraph" w:customStyle="1" w:styleId="7DA46D3ECCD74A1DB2CBE4136B7B43EB">
    <w:name w:val="7DA46D3ECCD74A1DB2CBE4136B7B43EB"/>
    <w:rsid w:val="009333FE"/>
  </w:style>
  <w:style w:type="paragraph" w:customStyle="1" w:styleId="0BC106A086944D6ABFEABCEEAEEDA3FF">
    <w:name w:val="0BC106A086944D6ABFEABCEEAEEDA3FF"/>
    <w:rsid w:val="009333FE"/>
  </w:style>
  <w:style w:type="paragraph" w:customStyle="1" w:styleId="8581981FE69649C7BA13D193E76D9D2A">
    <w:name w:val="8581981FE69649C7BA13D193E76D9D2A"/>
    <w:rsid w:val="009333FE"/>
  </w:style>
  <w:style w:type="paragraph" w:customStyle="1" w:styleId="0928B155BF4F4318863691F357C75A63">
    <w:name w:val="0928B155BF4F4318863691F357C75A63"/>
    <w:rsid w:val="009333FE"/>
  </w:style>
  <w:style w:type="paragraph" w:customStyle="1" w:styleId="63271853908F4772A7AF2917FF7BA9D1">
    <w:name w:val="63271853908F4772A7AF2917FF7BA9D1"/>
    <w:rsid w:val="009333FE"/>
  </w:style>
  <w:style w:type="paragraph" w:customStyle="1" w:styleId="91CDBAC3EACE4648B2D1FCC0124084C6">
    <w:name w:val="91CDBAC3EACE4648B2D1FCC0124084C6"/>
    <w:rsid w:val="009333FE"/>
  </w:style>
  <w:style w:type="paragraph" w:customStyle="1" w:styleId="DFD994E9318A49ED9006AD37FE1336E3">
    <w:name w:val="DFD994E9318A49ED9006AD37FE1336E3"/>
    <w:rsid w:val="009333FE"/>
  </w:style>
  <w:style w:type="paragraph" w:customStyle="1" w:styleId="49067703F2954886B5A8B288866D6047">
    <w:name w:val="49067703F2954886B5A8B288866D6047"/>
    <w:rsid w:val="009333FE"/>
  </w:style>
  <w:style w:type="paragraph" w:customStyle="1" w:styleId="AA0220CF2409480D82A97127C522D707">
    <w:name w:val="AA0220CF2409480D82A97127C522D707"/>
    <w:rsid w:val="009333FE"/>
  </w:style>
  <w:style w:type="paragraph" w:customStyle="1" w:styleId="6EECFF13B3474B2BAA289809143AACEF">
    <w:name w:val="6EECFF13B3474B2BAA289809143AACEF"/>
    <w:rsid w:val="009333FE"/>
  </w:style>
  <w:style w:type="paragraph" w:customStyle="1" w:styleId="ABC4D5CF5A6A4E96BF0A8DF13064521F">
    <w:name w:val="ABC4D5CF5A6A4E96BF0A8DF13064521F"/>
    <w:rsid w:val="009333FE"/>
  </w:style>
  <w:style w:type="paragraph" w:customStyle="1" w:styleId="1BEF268EF6FF48B482B95E2C3A1C02F1">
    <w:name w:val="1BEF268EF6FF48B482B95E2C3A1C02F1"/>
    <w:rsid w:val="005006A6"/>
  </w:style>
  <w:style w:type="paragraph" w:customStyle="1" w:styleId="C58EB875F6D74C5B9B71B4D5FC8555D5">
    <w:name w:val="C58EB875F6D74C5B9B71B4D5FC8555D5"/>
    <w:rsid w:val="005006A6"/>
  </w:style>
  <w:style w:type="paragraph" w:customStyle="1" w:styleId="48ABEE640A19424A9DFD53550AF3B9D8">
    <w:name w:val="48ABEE640A19424A9DFD53550AF3B9D8"/>
    <w:rsid w:val="005006A6"/>
  </w:style>
  <w:style w:type="paragraph" w:customStyle="1" w:styleId="E3B15E64C4884FAC811DE5F1782E30B7">
    <w:name w:val="E3B15E64C4884FAC811DE5F1782E30B7"/>
    <w:rsid w:val="005006A6"/>
  </w:style>
  <w:style w:type="paragraph" w:customStyle="1" w:styleId="B65246AD87F04DD4B791FFDE5FECAC8F">
    <w:name w:val="B65246AD87F04DD4B791FFDE5FECAC8F"/>
    <w:rsid w:val="005006A6"/>
  </w:style>
  <w:style w:type="paragraph" w:customStyle="1" w:styleId="6375C1C9123847239370978FF8820113">
    <w:name w:val="6375C1C9123847239370978FF8820113"/>
    <w:rsid w:val="005006A6"/>
  </w:style>
  <w:style w:type="paragraph" w:customStyle="1" w:styleId="B38152ABF8834F01A0825EA360C494B8">
    <w:name w:val="B38152ABF8834F01A0825EA360C494B8"/>
    <w:rsid w:val="005006A6"/>
  </w:style>
  <w:style w:type="paragraph" w:customStyle="1" w:styleId="5F6920B1931E47EEA518D97E32380CF3">
    <w:name w:val="5F6920B1931E47EEA518D97E32380CF3"/>
    <w:rsid w:val="005006A6"/>
  </w:style>
  <w:style w:type="paragraph" w:customStyle="1" w:styleId="30DAE08AC829487492FA43F4E5C277EC">
    <w:name w:val="30DAE08AC829487492FA43F4E5C277EC"/>
    <w:rsid w:val="005006A6"/>
  </w:style>
  <w:style w:type="paragraph" w:customStyle="1" w:styleId="5CDCF27694674FD9BEC0EF0213248C46">
    <w:name w:val="5CDCF27694674FD9BEC0EF0213248C46"/>
    <w:rsid w:val="005006A6"/>
  </w:style>
  <w:style w:type="paragraph" w:customStyle="1" w:styleId="5F6726AF0A3340CE9D2E80B3D45242D2">
    <w:name w:val="5F6726AF0A3340CE9D2E80B3D45242D2"/>
    <w:rsid w:val="005006A6"/>
  </w:style>
  <w:style w:type="paragraph" w:customStyle="1" w:styleId="7D19C1C838E14050BFE84660C316BCB2">
    <w:name w:val="7D19C1C838E14050BFE84660C316BCB2"/>
    <w:rsid w:val="005006A6"/>
  </w:style>
  <w:style w:type="paragraph" w:customStyle="1" w:styleId="CC312D67BDD648EC83626671908DEDB9">
    <w:name w:val="CC312D67BDD648EC83626671908DEDB9"/>
    <w:rsid w:val="005006A6"/>
  </w:style>
  <w:style w:type="paragraph" w:customStyle="1" w:styleId="51AB7CC2D1FB42F294EB29A272F5EDFE">
    <w:name w:val="51AB7CC2D1FB42F294EB29A272F5EDFE"/>
    <w:rsid w:val="005006A6"/>
  </w:style>
  <w:style w:type="paragraph" w:customStyle="1" w:styleId="564CBA84600F4DE5A341B178D3310325">
    <w:name w:val="564CBA84600F4DE5A341B178D3310325"/>
    <w:rsid w:val="005006A6"/>
  </w:style>
  <w:style w:type="paragraph" w:customStyle="1" w:styleId="96948C1A08E4401C8205BE913BCD919F">
    <w:name w:val="96948C1A08E4401C8205BE913BCD919F"/>
    <w:rsid w:val="005006A6"/>
  </w:style>
  <w:style w:type="paragraph" w:customStyle="1" w:styleId="321DA4A3A5504E99987206829C199F96">
    <w:name w:val="321DA4A3A5504E99987206829C199F96"/>
    <w:rsid w:val="005006A6"/>
  </w:style>
  <w:style w:type="paragraph" w:customStyle="1" w:styleId="FFFAD74E4F134CBE937E406A5CEE45B7">
    <w:name w:val="FFFAD74E4F134CBE937E406A5CEE45B7"/>
    <w:rsid w:val="005006A6"/>
  </w:style>
  <w:style w:type="paragraph" w:customStyle="1" w:styleId="A454E5BA93D940C09BE438A4CAC1B79D">
    <w:name w:val="A454E5BA93D940C09BE438A4CAC1B79D"/>
    <w:rsid w:val="005006A6"/>
  </w:style>
  <w:style w:type="paragraph" w:customStyle="1" w:styleId="31B607BA39724919B2C146D8BD182033">
    <w:name w:val="31B607BA39724919B2C146D8BD182033"/>
    <w:rsid w:val="005006A6"/>
  </w:style>
  <w:style w:type="paragraph" w:customStyle="1" w:styleId="DCC6AF6B2FDE482BA49C7DFBEC750208">
    <w:name w:val="DCC6AF6B2FDE482BA49C7DFBEC750208"/>
    <w:rsid w:val="005006A6"/>
  </w:style>
  <w:style w:type="paragraph" w:customStyle="1" w:styleId="8B8FFD59A4CC468F9F4C72C052F4E989">
    <w:name w:val="8B8FFD59A4CC468F9F4C72C052F4E989"/>
    <w:rsid w:val="005006A6"/>
  </w:style>
  <w:style w:type="paragraph" w:customStyle="1" w:styleId="3F2F5B2FD3DE49CBB254C0D808CF6ACB">
    <w:name w:val="3F2F5B2FD3DE49CBB254C0D808CF6ACB"/>
    <w:rsid w:val="005006A6"/>
  </w:style>
  <w:style w:type="paragraph" w:customStyle="1" w:styleId="784E7566173B4045BF220837CBC706DB">
    <w:name w:val="784E7566173B4045BF220837CBC706DB"/>
    <w:rsid w:val="005006A6"/>
  </w:style>
  <w:style w:type="paragraph" w:customStyle="1" w:styleId="CF7976B03FF146DBBF41204A6C71490A">
    <w:name w:val="CF7976B03FF146DBBF41204A6C71490A"/>
    <w:rsid w:val="005006A6"/>
  </w:style>
  <w:style w:type="paragraph" w:customStyle="1" w:styleId="0398F317E31644FEB374E6ACC4E84AE1">
    <w:name w:val="0398F317E31644FEB374E6ACC4E84AE1"/>
    <w:rsid w:val="005006A6"/>
  </w:style>
  <w:style w:type="paragraph" w:customStyle="1" w:styleId="15DBBBE0E4CA4A5280A11FADA29704A4">
    <w:name w:val="15DBBBE0E4CA4A5280A11FADA29704A4"/>
    <w:rsid w:val="005006A6"/>
  </w:style>
  <w:style w:type="paragraph" w:customStyle="1" w:styleId="BB68802A64304E52A8E4270E441BB500">
    <w:name w:val="BB68802A64304E52A8E4270E441BB500"/>
    <w:rsid w:val="005006A6"/>
  </w:style>
  <w:style w:type="paragraph" w:customStyle="1" w:styleId="E59125A054834321AE26C29E2D827525">
    <w:name w:val="E59125A054834321AE26C29E2D827525"/>
    <w:rsid w:val="005006A6"/>
  </w:style>
  <w:style w:type="paragraph" w:customStyle="1" w:styleId="188349EDD88A4FC2ACA16938A04EBE05">
    <w:name w:val="188349EDD88A4FC2ACA16938A04EBE05"/>
    <w:rsid w:val="005006A6"/>
  </w:style>
  <w:style w:type="paragraph" w:customStyle="1" w:styleId="7ABEF37B3B6946D6A69FF4DB90EB5B7F">
    <w:name w:val="7ABEF37B3B6946D6A69FF4DB90EB5B7F"/>
    <w:rsid w:val="005006A6"/>
  </w:style>
  <w:style w:type="paragraph" w:customStyle="1" w:styleId="6D1559A728FD44C49F67A3B45ED323A5">
    <w:name w:val="6D1559A728FD44C49F67A3B45ED323A5"/>
    <w:rsid w:val="005006A6"/>
  </w:style>
  <w:style w:type="paragraph" w:customStyle="1" w:styleId="0A54F766DA8045989BC9C1E8E288CC8D">
    <w:name w:val="0A54F766DA8045989BC9C1E8E288CC8D"/>
    <w:rsid w:val="005006A6"/>
  </w:style>
  <w:style w:type="paragraph" w:customStyle="1" w:styleId="614B8999940B4375A1064242B1E0DD07">
    <w:name w:val="614B8999940B4375A1064242B1E0DD07"/>
    <w:rsid w:val="005006A6"/>
  </w:style>
  <w:style w:type="paragraph" w:customStyle="1" w:styleId="669066F3A0FA4F7DA3AA4440E8EACFE2">
    <w:name w:val="669066F3A0FA4F7DA3AA4440E8EACFE2"/>
    <w:rsid w:val="005006A6"/>
  </w:style>
  <w:style w:type="paragraph" w:customStyle="1" w:styleId="A9520A158BB740F081B72A882F95373C">
    <w:name w:val="A9520A158BB740F081B72A882F95373C"/>
    <w:rsid w:val="005006A6"/>
  </w:style>
  <w:style w:type="paragraph" w:customStyle="1" w:styleId="CB57565016FE4334856873F04574F1BD">
    <w:name w:val="CB57565016FE4334856873F04574F1BD"/>
    <w:rsid w:val="005006A6"/>
  </w:style>
  <w:style w:type="paragraph" w:customStyle="1" w:styleId="AA605B0F71A348079024EB1DE1A96E73">
    <w:name w:val="AA605B0F71A348079024EB1DE1A96E73"/>
    <w:rsid w:val="005006A6"/>
  </w:style>
  <w:style w:type="paragraph" w:customStyle="1" w:styleId="315D218692FA45748AE9D40A782510B4">
    <w:name w:val="315D218692FA45748AE9D40A782510B4"/>
    <w:rsid w:val="005006A6"/>
  </w:style>
  <w:style w:type="paragraph" w:customStyle="1" w:styleId="2A2BA617E3DC447B8FBF1F7352B2FB19">
    <w:name w:val="2A2BA617E3DC447B8FBF1F7352B2FB19"/>
    <w:rsid w:val="005006A6"/>
  </w:style>
  <w:style w:type="paragraph" w:customStyle="1" w:styleId="45C0D6251EF740BB8689A456F007345F">
    <w:name w:val="45C0D6251EF740BB8689A456F007345F"/>
    <w:rsid w:val="005006A6"/>
  </w:style>
  <w:style w:type="paragraph" w:customStyle="1" w:styleId="953663F4BBC04B4D93655DF0DF5C23B4">
    <w:name w:val="953663F4BBC04B4D93655DF0DF5C23B4"/>
    <w:rsid w:val="005006A6"/>
  </w:style>
  <w:style w:type="paragraph" w:customStyle="1" w:styleId="E93FCB91EFF94A16A3E5C8939725BD91">
    <w:name w:val="E93FCB91EFF94A16A3E5C8939725BD91"/>
    <w:rsid w:val="005006A6"/>
  </w:style>
  <w:style w:type="paragraph" w:customStyle="1" w:styleId="1180F935A7D74B388311A3CBEF7F5E59">
    <w:name w:val="1180F935A7D74B388311A3CBEF7F5E59"/>
    <w:rsid w:val="005006A6"/>
  </w:style>
  <w:style w:type="paragraph" w:customStyle="1" w:styleId="C87A6D08B289451E8F37B15A534CFA6D">
    <w:name w:val="C87A6D08B289451E8F37B15A534CFA6D"/>
    <w:rsid w:val="005006A6"/>
  </w:style>
  <w:style w:type="paragraph" w:customStyle="1" w:styleId="7EB95263763C43EBB1168C55C14F4675">
    <w:name w:val="7EB95263763C43EBB1168C55C14F4675"/>
    <w:rsid w:val="005006A6"/>
  </w:style>
  <w:style w:type="paragraph" w:customStyle="1" w:styleId="A928C98C1BCC4CF2A9387CA2B5B80577">
    <w:name w:val="A928C98C1BCC4CF2A9387CA2B5B80577"/>
    <w:rsid w:val="005006A6"/>
  </w:style>
  <w:style w:type="paragraph" w:customStyle="1" w:styleId="12C4449E15EA49948997F95B8E64AE41">
    <w:name w:val="12C4449E15EA49948997F95B8E64AE41"/>
    <w:rsid w:val="005006A6"/>
  </w:style>
  <w:style w:type="paragraph" w:customStyle="1" w:styleId="40B9E212777E4415BA6C25E5A4FEAD16">
    <w:name w:val="40B9E212777E4415BA6C25E5A4FEAD16"/>
    <w:rsid w:val="005006A6"/>
  </w:style>
  <w:style w:type="paragraph" w:customStyle="1" w:styleId="7AD42AC948584EAEB4C9978D3E86B208">
    <w:name w:val="7AD42AC948584EAEB4C9978D3E86B208"/>
    <w:rsid w:val="005006A6"/>
  </w:style>
  <w:style w:type="paragraph" w:customStyle="1" w:styleId="19E3CF7FA3B54C2E836A768D767FCD6B">
    <w:name w:val="19E3CF7FA3B54C2E836A768D767FCD6B"/>
    <w:rsid w:val="005006A6"/>
  </w:style>
  <w:style w:type="paragraph" w:customStyle="1" w:styleId="D776A8D5C99244E0B744BFEF8D5A8581">
    <w:name w:val="D776A8D5C99244E0B744BFEF8D5A8581"/>
    <w:rsid w:val="005006A6"/>
  </w:style>
  <w:style w:type="paragraph" w:customStyle="1" w:styleId="ED6A40737DFD406DA387E36763B91B02">
    <w:name w:val="ED6A40737DFD406DA387E36763B91B02"/>
    <w:rsid w:val="005006A6"/>
  </w:style>
  <w:style w:type="paragraph" w:customStyle="1" w:styleId="00ACED3212E54ED4A8661FB79881B0A6">
    <w:name w:val="00ACED3212E54ED4A8661FB79881B0A6"/>
    <w:rsid w:val="005006A6"/>
  </w:style>
  <w:style w:type="paragraph" w:customStyle="1" w:styleId="0453163B6E9340EFA38276C827759384">
    <w:name w:val="0453163B6E9340EFA38276C827759384"/>
    <w:rsid w:val="005006A6"/>
  </w:style>
  <w:style w:type="paragraph" w:customStyle="1" w:styleId="29E05000CD1548A7B836A0989C0E01EC">
    <w:name w:val="29E05000CD1548A7B836A0989C0E01EC"/>
    <w:rsid w:val="0054209C"/>
  </w:style>
  <w:style w:type="paragraph" w:customStyle="1" w:styleId="90DF7A62020E4A1C8F520DC0CBF07E24">
    <w:name w:val="90DF7A62020E4A1C8F520DC0CBF07E24"/>
    <w:rsid w:val="0054209C"/>
  </w:style>
  <w:style w:type="paragraph" w:customStyle="1" w:styleId="CBC80FD7BFEA4EE2AF3026BC11762486">
    <w:name w:val="CBC80FD7BFEA4EE2AF3026BC11762486"/>
    <w:rsid w:val="0054209C"/>
  </w:style>
  <w:style w:type="paragraph" w:customStyle="1" w:styleId="AAB12B39D5EE4F1C850AE7A2F855737C">
    <w:name w:val="AAB12B39D5EE4F1C850AE7A2F855737C"/>
    <w:rsid w:val="0054209C"/>
  </w:style>
  <w:style w:type="paragraph" w:customStyle="1" w:styleId="F9FBD50628C14EE18DE4E63051167083">
    <w:name w:val="F9FBD50628C14EE18DE4E63051167083"/>
    <w:rsid w:val="0054209C"/>
  </w:style>
  <w:style w:type="paragraph" w:customStyle="1" w:styleId="BE046C382173427AA674BBF2F889A81C">
    <w:name w:val="BE046C382173427AA674BBF2F889A81C"/>
    <w:rsid w:val="0054209C"/>
  </w:style>
  <w:style w:type="paragraph" w:customStyle="1" w:styleId="5621352E88E54C33867029AC9A226400">
    <w:name w:val="5621352E88E54C33867029AC9A226400"/>
    <w:rsid w:val="0054209C"/>
  </w:style>
  <w:style w:type="paragraph" w:customStyle="1" w:styleId="34F275986D304D4B9C7913C340E18E11">
    <w:name w:val="34F275986D304D4B9C7913C340E18E11"/>
    <w:rsid w:val="0054209C"/>
  </w:style>
  <w:style w:type="paragraph" w:customStyle="1" w:styleId="718AF0EBD33F4ED3A96C32E766CE8EC2">
    <w:name w:val="718AF0EBD33F4ED3A96C32E766CE8EC2"/>
    <w:rsid w:val="0054209C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A58229-98D4-4005-8E2C-D3A7BE698B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Formulario2.dotx</Template>
  <TotalTime>0</TotalTime>
  <Pages>6</Pages>
  <Words>1572</Words>
  <Characters>8649</Characters>
  <Application>Microsoft Office Word</Application>
  <DocSecurity>0</DocSecurity>
  <Lines>72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.</Company>
  <LinksUpToDate>false</LinksUpToDate>
  <CharactersWithSpaces>10201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angelc</dc:creator>
  <cp:lastModifiedBy>Mario Alonso Sánchez-Pinilla</cp:lastModifiedBy>
  <cp:revision>2</cp:revision>
  <dcterms:created xsi:type="dcterms:W3CDTF">2019-03-22T12:50:00Z</dcterms:created>
  <dcterms:modified xsi:type="dcterms:W3CDTF">2019-03-22T12:50:00Z</dcterms:modified>
</cp:coreProperties>
</file>